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7745" w:rsidRPr="00EA74C3" w:rsidRDefault="004F7745" w:rsidP="009B075D">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3F49B8">
        <w:rPr>
          <w:rStyle w:val="af9"/>
          <w:rFonts w:ascii="Arial" w:eastAsia="宋体" w:hAnsi="Arial" w:cs="Arial" w:hint="eastAsia"/>
        </w:rPr>
        <w:t>9</w:t>
      </w:r>
      <w:r w:rsidR="00E11D29">
        <w:rPr>
          <w:rStyle w:val="af9"/>
          <w:rFonts w:ascii="Arial" w:eastAsia="宋体" w:hAnsi="Arial" w:cs="Arial" w:hint="eastAsia"/>
        </w:rPr>
        <w:t>8</w:t>
      </w:r>
      <w:r w:rsidR="006A5F85">
        <w:rPr>
          <w:rStyle w:val="af9"/>
          <w:rFonts w:ascii="Arial" w:eastAsia="宋体" w:hAnsi="Arial" w:cs="Arial" w:hint="eastAsia"/>
        </w:rPr>
        <w:t>-e</w:t>
      </w:r>
      <w:r w:rsidRPr="00EA74C3">
        <w:rPr>
          <w:rStyle w:val="af9"/>
          <w:rFonts w:ascii="Arial" w:eastAsia="宋体" w:hAnsi="Arial" w:cs="Arial" w:hint="eastAsia"/>
        </w:rPr>
        <w:tab/>
      </w:r>
      <w:r w:rsidR="001559FD" w:rsidRPr="001559FD">
        <w:rPr>
          <w:rStyle w:val="af9"/>
          <w:rFonts w:ascii="Arial" w:eastAsia="宋体" w:hAnsi="Arial" w:cs="Arial"/>
        </w:rPr>
        <w:t>R4-2100486</w:t>
      </w:r>
    </w:p>
    <w:p w:rsidR="004F7745" w:rsidRPr="005A1E2B" w:rsidRDefault="00E11D29" w:rsidP="009B075D">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Electronic Meeting, 25</w:t>
      </w:r>
      <w:r w:rsidRPr="00977743">
        <w:rPr>
          <w:rStyle w:val="af9"/>
          <w:rFonts w:ascii="Arial" w:eastAsia="宋体" w:hAnsi="Arial" w:cs="Arial"/>
          <w:vertAlign w:val="superscript"/>
        </w:rPr>
        <w:t>th</w:t>
      </w:r>
      <w:r w:rsidRPr="00E11D29">
        <w:rPr>
          <w:rStyle w:val="af9"/>
          <w:rFonts w:ascii="Arial" w:eastAsia="宋体" w:hAnsi="Arial" w:cs="Arial"/>
        </w:rPr>
        <w:t xml:space="preserve"> Jan. – 5</w:t>
      </w:r>
      <w:r w:rsidRPr="00977743">
        <w:rPr>
          <w:rStyle w:val="af9"/>
          <w:rFonts w:ascii="Arial" w:eastAsia="宋体" w:hAnsi="Arial" w:cs="Arial"/>
          <w:vertAlign w:val="superscript"/>
        </w:rPr>
        <w:t>th</w:t>
      </w:r>
      <w:r w:rsidRPr="00E11D29">
        <w:rPr>
          <w:rStyle w:val="af9"/>
          <w:rFonts w:ascii="Arial" w:eastAsia="宋体" w:hAnsi="Arial" w:cs="Arial"/>
        </w:rPr>
        <w:t xml:space="preserve"> Feb., 2021</w:t>
      </w:r>
    </w:p>
    <w:p w:rsidR="00034C96" w:rsidRPr="00642802"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242DF8" w:rsidRPr="00242DF8">
        <w:rPr>
          <w:rFonts w:ascii="Arial" w:hAnsi="Arial" w:cs="Arial"/>
          <w:b w:val="0"/>
        </w:rPr>
        <w:t>Simula</w:t>
      </w:r>
      <w:r w:rsidR="003807F3">
        <w:rPr>
          <w:rFonts w:ascii="Arial" w:hAnsi="Arial" w:cs="Arial" w:hint="eastAsia"/>
          <w:b w:val="0"/>
        </w:rPr>
        <w:t>t</w:t>
      </w:r>
      <w:r w:rsidR="00242DF8" w:rsidRPr="00242DF8">
        <w:rPr>
          <w:rFonts w:ascii="Arial" w:hAnsi="Arial" w:cs="Arial"/>
          <w:b w:val="0"/>
        </w:rPr>
        <w:t>ion assumptions for NTN co-existence</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952DAC">
        <w:rPr>
          <w:rFonts w:ascii="Arial" w:hAnsi="Arial" w:cs="Arial" w:hint="eastAsia"/>
          <w:b w:val="0"/>
        </w:rPr>
        <w:t>11</w:t>
      </w:r>
      <w:r w:rsidR="00632958">
        <w:rPr>
          <w:rFonts w:ascii="Arial" w:hAnsi="Arial" w:cs="Arial" w:hint="eastAsia"/>
          <w:b w:val="0"/>
        </w:rPr>
        <w:t>.</w:t>
      </w:r>
      <w:r w:rsidR="00952DAC">
        <w:rPr>
          <w:rFonts w:ascii="Arial" w:hAnsi="Arial" w:cs="Arial" w:hint="eastAsia"/>
          <w:b w:val="0"/>
        </w:rPr>
        <w:t>8</w:t>
      </w:r>
      <w:r w:rsidR="00F166D9">
        <w:rPr>
          <w:rFonts w:ascii="Arial" w:hAnsi="Arial" w:cs="Arial" w:hint="eastAsia"/>
          <w:b w:val="0"/>
        </w:rPr>
        <w:t>.</w:t>
      </w:r>
      <w:r w:rsidR="00242DF8">
        <w:rPr>
          <w:rFonts w:ascii="Arial" w:hAnsi="Arial" w:cs="Arial" w:hint="eastAsia"/>
          <w:b w:val="0"/>
        </w:rPr>
        <w:t>3.1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73372F" w:rsidRDefault="004D4493" w:rsidP="00976E0B">
      <w:pPr>
        <w:spacing w:before="0" w:after="120"/>
        <w:jc w:val="left"/>
        <w:rPr>
          <w:sz w:val="20"/>
        </w:rPr>
      </w:pPr>
      <w:r>
        <w:rPr>
          <w:rFonts w:hint="eastAsia"/>
          <w:sz w:val="20"/>
        </w:rPr>
        <w:t xml:space="preserve">In </w:t>
      </w:r>
      <w:r w:rsidR="00E11D29">
        <w:rPr>
          <w:rFonts w:hint="eastAsia"/>
          <w:sz w:val="20"/>
        </w:rPr>
        <w:t xml:space="preserve">last </w:t>
      </w:r>
      <w:r w:rsidR="006135C6">
        <w:rPr>
          <w:rFonts w:hint="eastAsia"/>
          <w:sz w:val="20"/>
        </w:rPr>
        <w:t>RAN4#9</w:t>
      </w:r>
      <w:r w:rsidR="00E11D29">
        <w:rPr>
          <w:rFonts w:hint="eastAsia"/>
          <w:sz w:val="20"/>
        </w:rPr>
        <w:t>7</w:t>
      </w:r>
      <w:r w:rsidR="006135C6">
        <w:rPr>
          <w:rFonts w:hint="eastAsia"/>
          <w:sz w:val="20"/>
        </w:rPr>
        <w:t>-e</w:t>
      </w:r>
      <w:r>
        <w:rPr>
          <w:rFonts w:hint="eastAsia"/>
          <w:sz w:val="20"/>
        </w:rPr>
        <w:t xml:space="preserve"> meeting</w:t>
      </w:r>
      <w:r w:rsidR="00A37301">
        <w:rPr>
          <w:rFonts w:hint="eastAsia"/>
          <w:sz w:val="20"/>
        </w:rPr>
        <w:t xml:space="preserve">, </w:t>
      </w:r>
      <w:r w:rsidR="00141B0A">
        <w:rPr>
          <w:rFonts w:hint="eastAsia"/>
          <w:sz w:val="20"/>
        </w:rPr>
        <w:t xml:space="preserve">work plan and </w:t>
      </w:r>
      <w:r w:rsidR="00AC3C2D">
        <w:rPr>
          <w:rFonts w:hint="eastAsia"/>
          <w:sz w:val="20"/>
        </w:rPr>
        <w:t xml:space="preserve">way forward </w:t>
      </w:r>
      <w:r w:rsidR="00141B0A">
        <w:rPr>
          <w:rFonts w:hint="eastAsia"/>
          <w:sz w:val="20"/>
        </w:rPr>
        <w:t xml:space="preserve">on NTN solutions </w:t>
      </w:r>
      <w:r w:rsidR="00DF72EA">
        <w:rPr>
          <w:rFonts w:hint="eastAsia"/>
          <w:sz w:val="20"/>
        </w:rPr>
        <w:t>were</w:t>
      </w:r>
      <w:r w:rsidR="003D68F5">
        <w:rPr>
          <w:rFonts w:hint="eastAsia"/>
          <w:sz w:val="20"/>
        </w:rPr>
        <w:t xml:space="preserve"> approved </w:t>
      </w:r>
      <w:r w:rsidR="00AC3C2D">
        <w:rPr>
          <w:rFonts w:hint="eastAsia"/>
          <w:sz w:val="20"/>
        </w:rPr>
        <w:t>[1]</w:t>
      </w:r>
      <w:r w:rsidR="00627973">
        <w:rPr>
          <w:rFonts w:hint="eastAsia"/>
          <w:sz w:val="20"/>
        </w:rPr>
        <w:t>[2]</w:t>
      </w:r>
      <w:r w:rsidR="003D68F5">
        <w:rPr>
          <w:rFonts w:hint="eastAsia"/>
          <w:sz w:val="20"/>
        </w:rPr>
        <w:t xml:space="preserve">. </w:t>
      </w:r>
      <w:r w:rsidR="003D68F5">
        <w:rPr>
          <w:sz w:val="20"/>
        </w:rPr>
        <w:t>I</w:t>
      </w:r>
      <w:r w:rsidR="003D68F5">
        <w:rPr>
          <w:rFonts w:hint="eastAsia"/>
          <w:sz w:val="20"/>
        </w:rPr>
        <w:t xml:space="preserve">t is </w:t>
      </w:r>
      <w:r w:rsidR="003D68F5">
        <w:rPr>
          <w:sz w:val="20"/>
        </w:rPr>
        <w:t>agreed</w:t>
      </w:r>
      <w:r w:rsidR="00141B0A">
        <w:rPr>
          <w:rFonts w:hint="eastAsia"/>
          <w:sz w:val="20"/>
        </w:rPr>
        <w:t xml:space="preserve"> to</w:t>
      </w:r>
      <w:r w:rsidR="003D68F5">
        <w:rPr>
          <w:rFonts w:hint="eastAsia"/>
          <w:sz w:val="20"/>
        </w:rPr>
        <w:t xml:space="preserve"> </w:t>
      </w:r>
      <w:r w:rsidR="00DF72EA">
        <w:rPr>
          <w:rFonts w:hint="eastAsia"/>
          <w:sz w:val="20"/>
        </w:rPr>
        <w:t xml:space="preserve">further </w:t>
      </w:r>
      <w:r w:rsidR="00DF72EA" w:rsidRPr="00DF72EA">
        <w:rPr>
          <w:sz w:val="20"/>
        </w:rPr>
        <w:t xml:space="preserve">discuss </w:t>
      </w:r>
      <w:r w:rsidR="00141B0A" w:rsidRPr="00DF72EA">
        <w:rPr>
          <w:sz w:val="20"/>
        </w:rPr>
        <w:t>scenarios</w:t>
      </w:r>
      <w:r w:rsidR="00141B0A">
        <w:rPr>
          <w:sz w:val="20"/>
        </w:rPr>
        <w:t xml:space="preserve"> for </w:t>
      </w:r>
      <w:r w:rsidR="00141B0A">
        <w:rPr>
          <w:rFonts w:hint="eastAsia"/>
          <w:sz w:val="20"/>
        </w:rPr>
        <w:t xml:space="preserve">NTN </w:t>
      </w:r>
      <w:r w:rsidR="00141B0A" w:rsidRPr="00DF72EA">
        <w:rPr>
          <w:sz w:val="20"/>
        </w:rPr>
        <w:t xml:space="preserve">coexistence studies </w:t>
      </w:r>
      <w:r w:rsidR="00141B0A">
        <w:rPr>
          <w:rFonts w:hint="eastAsia"/>
          <w:sz w:val="20"/>
        </w:rPr>
        <w:t xml:space="preserve">and </w:t>
      </w:r>
      <w:r w:rsidR="00DF72EA" w:rsidRPr="00DF72EA">
        <w:rPr>
          <w:sz w:val="20"/>
        </w:rPr>
        <w:t xml:space="preserve">simulation assumptions </w:t>
      </w:r>
      <w:r w:rsidR="00141B0A">
        <w:rPr>
          <w:rFonts w:hint="eastAsia"/>
          <w:sz w:val="20"/>
        </w:rPr>
        <w:t>in RAN4#98e meeting.</w:t>
      </w:r>
    </w:p>
    <w:p w:rsidR="00627973" w:rsidRPr="002B7920" w:rsidRDefault="00627973" w:rsidP="005C0370">
      <w:pPr>
        <w:pStyle w:val="aff0"/>
        <w:spacing w:beforeLines="25" w:before="60" w:afterLines="25" w:after="60"/>
        <w:ind w:firstLine="0"/>
        <w:rPr>
          <w:rFonts w:ascii="Arial" w:hAnsi="Arial" w:cs="Arial"/>
          <w:lang w:val="en-US"/>
        </w:rPr>
      </w:pPr>
      <w:r w:rsidRPr="002B7920">
        <w:rPr>
          <w:rFonts w:ascii="Arial" w:hAnsi="Arial" w:cs="Arial"/>
          <w:lang w:val="en-US"/>
        </w:rPr>
        <w:t>25 January</w:t>
      </w:r>
      <w:r>
        <w:rPr>
          <w:rFonts w:ascii="Arial" w:hAnsi="Arial" w:cs="Arial"/>
          <w:lang w:val="en-US"/>
        </w:rPr>
        <w:t>–</w:t>
      </w:r>
      <w:r w:rsidRPr="002B7920">
        <w:rPr>
          <w:rFonts w:ascii="Arial" w:hAnsi="Arial" w:cs="Arial"/>
          <w:lang w:val="en-US"/>
        </w:rPr>
        <w:t>5 February 2021, RAN4#98-e, e-meeting</w:t>
      </w:r>
    </w:p>
    <w:p w:rsidR="00627973" w:rsidRPr="005E7AB6" w:rsidRDefault="00627973" w:rsidP="00627973">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5E7AB6">
        <w:rPr>
          <w:rFonts w:eastAsiaTheme="minorEastAsia"/>
          <w:sz w:val="20"/>
        </w:rPr>
        <w:t>Agree on use cases &amp; scenarios</w:t>
      </w:r>
    </w:p>
    <w:p w:rsidR="00627973" w:rsidRPr="005E7AB6" w:rsidRDefault="00627973" w:rsidP="00627973">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5E7AB6">
        <w:rPr>
          <w:rFonts w:eastAsiaTheme="minorEastAsia"/>
          <w:sz w:val="20"/>
        </w:rPr>
        <w:t>Target Agreement on the exemplary band.</w:t>
      </w:r>
    </w:p>
    <w:p w:rsidR="00627973" w:rsidRPr="005E7AB6" w:rsidRDefault="00627973" w:rsidP="00627973">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5E7AB6">
        <w:rPr>
          <w:rFonts w:eastAsiaTheme="minorEastAsia"/>
          <w:sz w:val="20"/>
        </w:rPr>
        <w:t>Further discuss and align on NTN architecture and NTN components description</w:t>
      </w:r>
    </w:p>
    <w:p w:rsidR="00627973" w:rsidRPr="005E7AB6" w:rsidRDefault="00627973" w:rsidP="00627973">
      <w:pPr>
        <w:pStyle w:val="afa"/>
        <w:widowControl/>
        <w:numPr>
          <w:ilvl w:val="0"/>
          <w:numId w:val="27"/>
        </w:numPr>
        <w:snapToGrid w:val="0"/>
        <w:spacing w:beforeLines="20" w:before="48" w:afterLines="20" w:after="48" w:line="240" w:lineRule="auto"/>
        <w:ind w:firstLineChars="0"/>
        <w:jc w:val="left"/>
        <w:rPr>
          <w:rFonts w:eastAsiaTheme="minorEastAsia"/>
          <w:sz w:val="20"/>
        </w:rPr>
      </w:pPr>
      <w:r w:rsidRPr="005E7AB6">
        <w:rPr>
          <w:rFonts w:eastAsiaTheme="minorEastAsia"/>
          <w:sz w:val="20"/>
        </w:rPr>
        <w:t>Initial discussion on coexistence study scenarios to be considered and related simulations assumptions.</w:t>
      </w:r>
    </w:p>
    <w:p w:rsidR="00E01C69" w:rsidRPr="00E01C69" w:rsidRDefault="00E443BB" w:rsidP="00900643">
      <w:pPr>
        <w:spacing w:beforeLines="50" w:before="120" w:after="120"/>
        <w:jc w:val="left"/>
        <w:rPr>
          <w:sz w:val="20"/>
        </w:rPr>
      </w:pPr>
      <w:r>
        <w:rPr>
          <w:sz w:val="20"/>
        </w:rPr>
        <w:t>T</w:t>
      </w:r>
      <w:r>
        <w:rPr>
          <w:rFonts w:hint="eastAsia"/>
          <w:sz w:val="20"/>
        </w:rPr>
        <w:t xml:space="preserve">his document will discuss </w:t>
      </w:r>
      <w:r w:rsidR="00900643">
        <w:rPr>
          <w:rFonts w:hint="eastAsia"/>
          <w:sz w:val="20"/>
        </w:rPr>
        <w:t xml:space="preserve">and share </w:t>
      </w:r>
      <w:r w:rsidR="00141B0A">
        <w:rPr>
          <w:rFonts w:hint="eastAsia"/>
          <w:sz w:val="20"/>
        </w:rPr>
        <w:t xml:space="preserve">our </w:t>
      </w:r>
      <w:r w:rsidR="00900643">
        <w:rPr>
          <w:rFonts w:hint="eastAsia"/>
          <w:sz w:val="20"/>
        </w:rPr>
        <w:t>considerations on coexistence simulation assumption</w:t>
      </w:r>
      <w:r w:rsidR="00141B0A">
        <w:rPr>
          <w:rFonts w:hint="eastAsia"/>
          <w:sz w:val="20"/>
        </w:rPr>
        <w:t>s</w:t>
      </w:r>
      <w:r w:rsidR="00900643">
        <w:rPr>
          <w:rFonts w:hint="eastAsia"/>
          <w:sz w:val="20"/>
        </w:rPr>
        <w:t xml:space="preserve"> for the NTN coexistence study.</w:t>
      </w:r>
    </w:p>
    <w:p w:rsidR="00F166D9" w:rsidRPr="00900643"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5A0AB3" w:rsidRDefault="00900643" w:rsidP="005A0AB3">
      <w:pPr>
        <w:pStyle w:val="2"/>
      </w:pPr>
      <w:r w:rsidRPr="00900643">
        <w:t>2.1 Co-existence simulation scenarios</w:t>
      </w:r>
    </w:p>
    <w:p w:rsidR="00900643" w:rsidRDefault="005A0AB3" w:rsidP="00F66732">
      <w:pPr>
        <w:spacing w:before="0" w:after="120"/>
        <w:jc w:val="left"/>
        <w:rPr>
          <w:sz w:val="20"/>
        </w:rPr>
      </w:pPr>
      <w:r>
        <w:rPr>
          <w:rFonts w:hint="eastAsia"/>
          <w:sz w:val="20"/>
        </w:rPr>
        <w:t xml:space="preserve">In </w:t>
      </w:r>
      <w:r w:rsidR="00900643">
        <w:rPr>
          <w:rFonts w:hint="eastAsia"/>
          <w:sz w:val="20"/>
        </w:rPr>
        <w:t xml:space="preserve">[3], the proposed scenarios for coexistence study are </w:t>
      </w:r>
      <w:r w:rsidR="00141B0A">
        <w:rPr>
          <w:rFonts w:hint="eastAsia"/>
          <w:sz w:val="20"/>
        </w:rPr>
        <w:t>duplicated</w:t>
      </w:r>
      <w:r w:rsidR="00900643">
        <w:rPr>
          <w:rFonts w:hint="eastAsia"/>
          <w:sz w:val="20"/>
        </w:rPr>
        <w:t xml:space="preserve"> </w:t>
      </w:r>
      <w:r w:rsidR="00141B0A">
        <w:rPr>
          <w:rFonts w:hint="eastAsia"/>
          <w:sz w:val="20"/>
        </w:rPr>
        <w:t>in the following table</w:t>
      </w:r>
      <w:r w:rsidR="00891296">
        <w:rPr>
          <w:rFonts w:hint="eastAsia"/>
          <w:sz w:val="20"/>
        </w:rPr>
        <w:t>.</w:t>
      </w:r>
    </w:p>
    <w:p w:rsidR="00900643" w:rsidRPr="00864403" w:rsidRDefault="00900643" w:rsidP="00302DFF">
      <w:pPr>
        <w:pStyle w:val="TAH"/>
        <w:spacing w:after="80"/>
        <w:rPr>
          <w:rFonts w:eastAsia="Calibri"/>
        </w:rPr>
      </w:pPr>
      <w:r w:rsidRPr="00864403">
        <w:rPr>
          <w:rFonts w:eastAsia="Calibri"/>
        </w:rPr>
        <w:t>T</w:t>
      </w:r>
      <w:r w:rsidRPr="00864403">
        <w:rPr>
          <w:rFonts w:eastAsia="Calibri" w:hint="eastAsia"/>
        </w:rPr>
        <w:t xml:space="preserve">able </w:t>
      </w:r>
      <w:r w:rsidR="00CA2B4A">
        <w:rPr>
          <w:rFonts w:eastAsiaTheme="minorEastAsia" w:hint="eastAsia"/>
          <w:lang w:eastAsia="zh-CN"/>
        </w:rPr>
        <w:t>2.1-</w:t>
      </w:r>
      <w:r w:rsidR="00891296">
        <w:rPr>
          <w:rFonts w:eastAsiaTheme="minorEastAsia" w:hint="eastAsia"/>
          <w:lang w:eastAsia="zh-CN"/>
        </w:rPr>
        <w:t xml:space="preserve">1 </w:t>
      </w:r>
      <w:r w:rsidR="007F5AC9">
        <w:rPr>
          <w:rFonts w:eastAsiaTheme="minorEastAsia" w:hint="eastAsia"/>
          <w:lang w:eastAsia="zh-CN"/>
        </w:rPr>
        <w:t>p</w:t>
      </w:r>
      <w:r w:rsidRPr="00864403">
        <w:rPr>
          <w:rFonts w:eastAsia="Calibri" w:hint="eastAsia"/>
        </w:rPr>
        <w:t xml:space="preserve">roposed scenarios for </w:t>
      </w:r>
      <w:r w:rsidR="00141B0A">
        <w:rPr>
          <w:rFonts w:eastAsiaTheme="minorEastAsia" w:hint="eastAsia"/>
          <w:lang w:eastAsia="zh-CN"/>
        </w:rPr>
        <w:t xml:space="preserve">NTN </w:t>
      </w:r>
      <w:r w:rsidRPr="00864403">
        <w:rPr>
          <w:rFonts w:eastAsia="Calibri" w:hint="eastAsia"/>
        </w:rPr>
        <w:t>co-existence</w:t>
      </w:r>
    </w:p>
    <w:tbl>
      <w:tblPr>
        <w:tblW w:w="450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1308"/>
        <w:gridCol w:w="1357"/>
        <w:gridCol w:w="641"/>
        <w:gridCol w:w="669"/>
        <w:gridCol w:w="1357"/>
        <w:gridCol w:w="756"/>
        <w:gridCol w:w="669"/>
        <w:gridCol w:w="1357"/>
        <w:gridCol w:w="756"/>
      </w:tblGrid>
      <w:tr w:rsidR="00900643" w:rsidRPr="00126F51" w:rsidTr="00891296">
        <w:trPr>
          <w:jc w:val="center"/>
        </w:trPr>
        <w:tc>
          <w:tcPr>
            <w:tcW w:w="0" w:type="auto"/>
            <w:gridSpan w:val="3"/>
            <w:vMerge w:val="restart"/>
            <w:shd w:val="clear" w:color="auto" w:fill="auto"/>
            <w:tcMar>
              <w:top w:w="15" w:type="dxa"/>
              <w:left w:w="108" w:type="dxa"/>
              <w:bottom w:w="0" w:type="dxa"/>
              <w:right w:w="108" w:type="dxa"/>
            </w:tcMar>
            <w:hideMark/>
          </w:tcPr>
          <w:p w:rsidR="00900643" w:rsidRPr="00891296" w:rsidRDefault="00900643" w:rsidP="00302DFF">
            <w:pPr>
              <w:snapToGrid w:val="0"/>
              <w:spacing w:before="0" w:after="0"/>
              <w:rPr>
                <w:rFonts w:eastAsiaTheme="minorEastAsia"/>
                <w:sz w:val="18"/>
                <w:szCs w:val="18"/>
              </w:rPr>
            </w:pPr>
            <w:r w:rsidRPr="00891296">
              <w:rPr>
                <w:rFonts w:eastAsiaTheme="minorEastAsia"/>
                <w:b/>
                <w:bCs/>
                <w:sz w:val="18"/>
                <w:szCs w:val="18"/>
              </w:rPr>
              <w:t> </w:t>
            </w:r>
          </w:p>
        </w:tc>
        <w:tc>
          <w:tcPr>
            <w:tcW w:w="0" w:type="auto"/>
            <w:gridSpan w:val="3"/>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b/>
                <w:bCs/>
                <w:sz w:val="18"/>
                <w:szCs w:val="18"/>
              </w:rPr>
              <w:t>Set 1</w:t>
            </w:r>
          </w:p>
        </w:tc>
        <w:tc>
          <w:tcPr>
            <w:tcW w:w="0" w:type="auto"/>
            <w:gridSpan w:val="3"/>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b/>
                <w:bCs/>
                <w:sz w:val="18"/>
                <w:szCs w:val="18"/>
              </w:rPr>
              <w:t>Set 2</w:t>
            </w:r>
          </w:p>
        </w:tc>
      </w:tr>
      <w:tr w:rsidR="00900643" w:rsidRPr="00126F51" w:rsidTr="00891296">
        <w:trPr>
          <w:jc w:val="center"/>
        </w:trPr>
        <w:tc>
          <w:tcPr>
            <w:tcW w:w="0" w:type="auto"/>
            <w:gridSpan w:val="3"/>
            <w:vMerge/>
            <w:shd w:val="clear" w:color="auto" w:fill="auto"/>
            <w:vAlign w:val="center"/>
            <w:hideMark/>
          </w:tcPr>
          <w:p w:rsidR="00900643" w:rsidRPr="00891296" w:rsidRDefault="00900643" w:rsidP="00302DFF">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b/>
                <w:sz w:val="18"/>
                <w:szCs w:val="18"/>
              </w:rPr>
              <w:t>GEO</w:t>
            </w:r>
          </w:p>
        </w:tc>
        <w:tc>
          <w:tcPr>
            <w:tcW w:w="0" w:type="auto"/>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b/>
                <w:sz w:val="18"/>
                <w:szCs w:val="18"/>
              </w:rPr>
              <w:t>LEO 1200km</w:t>
            </w:r>
          </w:p>
        </w:tc>
        <w:tc>
          <w:tcPr>
            <w:tcW w:w="0" w:type="auto"/>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hint="eastAsia"/>
                <w:b/>
                <w:sz w:val="18"/>
                <w:szCs w:val="18"/>
              </w:rPr>
              <w:t>HAPS</w:t>
            </w:r>
          </w:p>
        </w:tc>
        <w:tc>
          <w:tcPr>
            <w:tcW w:w="0" w:type="auto"/>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b/>
                <w:sz w:val="18"/>
                <w:szCs w:val="18"/>
              </w:rPr>
              <w:t>GEO</w:t>
            </w:r>
          </w:p>
        </w:tc>
        <w:tc>
          <w:tcPr>
            <w:tcW w:w="0" w:type="auto"/>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b/>
                <w:sz w:val="18"/>
                <w:szCs w:val="18"/>
              </w:rPr>
              <w:t>LEO 1200km</w:t>
            </w:r>
          </w:p>
        </w:tc>
        <w:tc>
          <w:tcPr>
            <w:tcW w:w="0" w:type="auto"/>
            <w:shd w:val="clear" w:color="auto" w:fill="auto"/>
            <w:tcMar>
              <w:top w:w="15" w:type="dxa"/>
              <w:left w:w="108" w:type="dxa"/>
              <w:bottom w:w="0" w:type="dxa"/>
              <w:right w:w="108" w:type="dxa"/>
            </w:tcMar>
            <w:hideMark/>
          </w:tcPr>
          <w:p w:rsidR="00900643" w:rsidRPr="00852804" w:rsidRDefault="00900643" w:rsidP="00302DFF">
            <w:pPr>
              <w:snapToGrid w:val="0"/>
              <w:spacing w:before="0" w:after="0"/>
              <w:jc w:val="center"/>
              <w:rPr>
                <w:rFonts w:eastAsiaTheme="minorEastAsia"/>
                <w:b/>
                <w:sz w:val="18"/>
                <w:szCs w:val="18"/>
              </w:rPr>
            </w:pPr>
            <w:r w:rsidRPr="00852804">
              <w:rPr>
                <w:rFonts w:eastAsiaTheme="minorEastAsia" w:hint="eastAsia"/>
                <w:b/>
                <w:sz w:val="18"/>
                <w:szCs w:val="18"/>
              </w:rPr>
              <w:t>HAPS</w:t>
            </w:r>
          </w:p>
        </w:tc>
      </w:tr>
      <w:tr w:rsidR="00E03249" w:rsidRPr="00126F51" w:rsidTr="00891296">
        <w:trPr>
          <w:jc w:val="center"/>
        </w:trPr>
        <w:tc>
          <w:tcPr>
            <w:tcW w:w="0" w:type="auto"/>
            <w:vMerge w:val="restart"/>
            <w:shd w:val="clear" w:color="auto" w:fill="auto"/>
            <w:tcMar>
              <w:top w:w="15" w:type="dxa"/>
              <w:left w:w="108" w:type="dxa"/>
              <w:bottom w:w="0" w:type="dxa"/>
              <w:right w:w="108" w:type="dxa"/>
            </w:tcMar>
            <w:vAlign w:val="center"/>
            <w:hideMark/>
          </w:tcPr>
          <w:p w:rsidR="00E03249" w:rsidRPr="00891296" w:rsidRDefault="00E03249" w:rsidP="00302DFF">
            <w:pPr>
              <w:snapToGrid w:val="0"/>
              <w:spacing w:before="0" w:after="0"/>
              <w:jc w:val="left"/>
              <w:rPr>
                <w:rFonts w:eastAsiaTheme="minorEastAsia"/>
                <w:sz w:val="18"/>
                <w:szCs w:val="18"/>
              </w:rPr>
            </w:pPr>
            <w:r w:rsidRPr="00891296">
              <w:rPr>
                <w:rFonts w:eastAsiaTheme="minorEastAsia"/>
                <w:b/>
                <w:bCs/>
                <w:sz w:val="18"/>
                <w:szCs w:val="18"/>
              </w:rPr>
              <w:t>NR / NB-</w:t>
            </w:r>
            <w:proofErr w:type="spellStart"/>
            <w:r w:rsidRPr="00891296">
              <w:rPr>
                <w:rFonts w:eastAsiaTheme="minorEastAsia"/>
                <w:b/>
                <w:bCs/>
                <w:sz w:val="18"/>
                <w:szCs w:val="18"/>
              </w:rPr>
              <w:t>IoT</w:t>
            </w:r>
            <w:proofErr w:type="spellEnd"/>
          </w:p>
        </w:tc>
        <w:tc>
          <w:tcPr>
            <w:tcW w:w="0" w:type="auto"/>
            <w:gridSpan w:val="2"/>
            <w:shd w:val="clear" w:color="auto" w:fill="auto"/>
            <w:tcMar>
              <w:top w:w="15" w:type="dxa"/>
              <w:left w:w="108" w:type="dxa"/>
              <w:bottom w:w="0" w:type="dxa"/>
              <w:right w:w="108" w:type="dxa"/>
            </w:tcMar>
            <w:hideMark/>
          </w:tcPr>
          <w:p w:rsidR="00E03249" w:rsidRPr="00852804" w:rsidRDefault="00E03249" w:rsidP="00302DFF">
            <w:pPr>
              <w:snapToGrid w:val="0"/>
              <w:spacing w:before="0" w:after="0"/>
              <w:jc w:val="left"/>
              <w:rPr>
                <w:rFonts w:eastAsiaTheme="minorEastAsia"/>
                <w:b/>
                <w:sz w:val="18"/>
                <w:szCs w:val="18"/>
              </w:rPr>
            </w:pPr>
            <w:r w:rsidRPr="00852804">
              <w:rPr>
                <w:rFonts w:eastAsiaTheme="minorEastAsia"/>
                <w:b/>
                <w:sz w:val="18"/>
                <w:szCs w:val="18"/>
              </w:rPr>
              <w:t>Rural</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r>
      <w:tr w:rsidR="00E03249" w:rsidRPr="00126F51" w:rsidTr="00891296">
        <w:trPr>
          <w:jc w:val="center"/>
        </w:trPr>
        <w:tc>
          <w:tcPr>
            <w:tcW w:w="0" w:type="auto"/>
            <w:vMerge/>
            <w:shd w:val="clear" w:color="auto" w:fill="auto"/>
            <w:vAlign w:val="center"/>
            <w:hideMark/>
          </w:tcPr>
          <w:p w:rsidR="00E03249" w:rsidRPr="00891296" w:rsidRDefault="00E03249" w:rsidP="00302DFF">
            <w:pPr>
              <w:snapToGrid w:val="0"/>
              <w:spacing w:before="0" w:after="0"/>
              <w:jc w:val="left"/>
              <w:rPr>
                <w:rFonts w:eastAsiaTheme="minorEastAsia"/>
                <w:sz w:val="18"/>
                <w:szCs w:val="18"/>
              </w:rPr>
            </w:pPr>
          </w:p>
        </w:tc>
        <w:tc>
          <w:tcPr>
            <w:tcW w:w="0" w:type="auto"/>
            <w:gridSpan w:val="2"/>
            <w:shd w:val="clear" w:color="auto" w:fill="auto"/>
            <w:tcMar>
              <w:top w:w="15" w:type="dxa"/>
              <w:left w:w="108" w:type="dxa"/>
              <w:bottom w:w="0" w:type="dxa"/>
              <w:right w:w="108" w:type="dxa"/>
            </w:tcMar>
            <w:hideMark/>
          </w:tcPr>
          <w:p w:rsidR="00E03249" w:rsidRPr="00852804" w:rsidRDefault="00E03249" w:rsidP="00302DFF">
            <w:pPr>
              <w:snapToGrid w:val="0"/>
              <w:spacing w:before="0" w:after="0"/>
              <w:jc w:val="left"/>
              <w:rPr>
                <w:rFonts w:eastAsiaTheme="minorEastAsia"/>
                <w:b/>
                <w:sz w:val="18"/>
                <w:szCs w:val="18"/>
              </w:rPr>
            </w:pPr>
            <w:r w:rsidRPr="00852804">
              <w:rPr>
                <w:rFonts w:eastAsiaTheme="minorEastAsia"/>
                <w:b/>
                <w:sz w:val="18"/>
                <w:szCs w:val="18"/>
              </w:rPr>
              <w:t>Dense Urban</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r>
      <w:tr w:rsidR="00E03249" w:rsidRPr="00126F51" w:rsidTr="00891296">
        <w:trPr>
          <w:jc w:val="center"/>
        </w:trPr>
        <w:tc>
          <w:tcPr>
            <w:tcW w:w="0" w:type="auto"/>
            <w:vMerge w:val="restart"/>
            <w:shd w:val="clear" w:color="auto" w:fill="auto"/>
            <w:tcMar>
              <w:top w:w="15" w:type="dxa"/>
              <w:left w:w="108" w:type="dxa"/>
              <w:bottom w:w="0" w:type="dxa"/>
              <w:right w:w="108" w:type="dxa"/>
            </w:tcMar>
            <w:vAlign w:val="center"/>
            <w:hideMark/>
          </w:tcPr>
          <w:p w:rsidR="00E03249" w:rsidRPr="00891296" w:rsidRDefault="00E03249" w:rsidP="00302DFF">
            <w:pPr>
              <w:snapToGrid w:val="0"/>
              <w:spacing w:before="0" w:after="0"/>
              <w:jc w:val="left"/>
              <w:rPr>
                <w:rFonts w:eastAsiaTheme="minorEastAsia"/>
                <w:sz w:val="18"/>
                <w:szCs w:val="18"/>
              </w:rPr>
            </w:pPr>
            <w:r w:rsidRPr="00891296">
              <w:rPr>
                <w:rFonts w:eastAsiaTheme="minorEastAsia"/>
                <w:b/>
                <w:bCs/>
                <w:sz w:val="18"/>
                <w:szCs w:val="18"/>
              </w:rPr>
              <w:t>NTN</w:t>
            </w:r>
          </w:p>
        </w:tc>
        <w:tc>
          <w:tcPr>
            <w:tcW w:w="0" w:type="auto"/>
            <w:shd w:val="clear" w:color="auto" w:fill="auto"/>
            <w:tcMar>
              <w:top w:w="15" w:type="dxa"/>
              <w:left w:w="108" w:type="dxa"/>
              <w:bottom w:w="0" w:type="dxa"/>
              <w:right w:w="108" w:type="dxa"/>
            </w:tcMar>
            <w:hideMark/>
          </w:tcPr>
          <w:p w:rsidR="00E03249" w:rsidRPr="00852804" w:rsidRDefault="00E03249" w:rsidP="00302DFF">
            <w:pPr>
              <w:snapToGrid w:val="0"/>
              <w:spacing w:before="0" w:after="0"/>
              <w:jc w:val="left"/>
              <w:rPr>
                <w:rFonts w:eastAsiaTheme="minorEastAsia"/>
                <w:b/>
                <w:sz w:val="18"/>
                <w:szCs w:val="18"/>
              </w:rPr>
            </w:pPr>
            <w:r w:rsidRPr="00852804">
              <w:rPr>
                <w:rFonts w:eastAsiaTheme="minorEastAsia"/>
                <w:b/>
                <w:sz w:val="18"/>
                <w:szCs w:val="18"/>
              </w:rPr>
              <w:t>GEO</w:t>
            </w:r>
          </w:p>
        </w:tc>
        <w:tc>
          <w:tcPr>
            <w:tcW w:w="0" w:type="auto"/>
            <w:vMerge w:val="restart"/>
            <w:shd w:val="clear" w:color="auto" w:fill="auto"/>
            <w:tcMar>
              <w:top w:w="15" w:type="dxa"/>
              <w:left w:w="108" w:type="dxa"/>
              <w:bottom w:w="0" w:type="dxa"/>
              <w:right w:w="108" w:type="dxa"/>
            </w:tcMar>
            <w:vAlign w:val="center"/>
            <w:hideMark/>
          </w:tcPr>
          <w:p w:rsidR="00E03249" w:rsidRPr="00852804" w:rsidRDefault="00E03249" w:rsidP="00302DFF">
            <w:pPr>
              <w:snapToGrid w:val="0"/>
              <w:spacing w:before="0" w:after="0"/>
              <w:rPr>
                <w:rFonts w:eastAsiaTheme="minorEastAsia"/>
                <w:b/>
                <w:sz w:val="18"/>
                <w:szCs w:val="18"/>
              </w:rPr>
            </w:pPr>
            <w:r w:rsidRPr="00852804">
              <w:rPr>
                <w:rFonts w:eastAsiaTheme="minorEastAsia"/>
                <w:b/>
                <w:sz w:val="18"/>
                <w:szCs w:val="18"/>
              </w:rPr>
              <w:t>Set 1</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r>
      <w:tr w:rsidR="00E03249" w:rsidRPr="00126F51" w:rsidTr="00891296">
        <w:trPr>
          <w:jc w:val="center"/>
        </w:trPr>
        <w:tc>
          <w:tcPr>
            <w:tcW w:w="0" w:type="auto"/>
            <w:vMerge/>
            <w:shd w:val="clear" w:color="auto" w:fill="auto"/>
            <w:vAlign w:val="center"/>
            <w:hideMark/>
          </w:tcPr>
          <w:p w:rsidR="00E03249" w:rsidRPr="00891296" w:rsidRDefault="00E03249" w:rsidP="00302DFF">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03249" w:rsidRPr="00852804" w:rsidRDefault="00E03249" w:rsidP="00302DFF">
            <w:pPr>
              <w:snapToGrid w:val="0"/>
              <w:spacing w:before="0" w:after="0"/>
              <w:jc w:val="left"/>
              <w:rPr>
                <w:rFonts w:eastAsiaTheme="minorEastAsia"/>
                <w:b/>
                <w:sz w:val="18"/>
                <w:szCs w:val="18"/>
              </w:rPr>
            </w:pPr>
            <w:r w:rsidRPr="00852804">
              <w:rPr>
                <w:rFonts w:eastAsiaTheme="minorEastAsia"/>
                <w:b/>
                <w:sz w:val="18"/>
                <w:szCs w:val="18"/>
              </w:rPr>
              <w:t>LEO 1200km</w:t>
            </w:r>
          </w:p>
        </w:tc>
        <w:tc>
          <w:tcPr>
            <w:tcW w:w="0" w:type="auto"/>
            <w:vMerge/>
            <w:shd w:val="clear" w:color="auto" w:fill="auto"/>
            <w:vAlign w:val="center"/>
            <w:hideMark/>
          </w:tcPr>
          <w:p w:rsidR="00E03249" w:rsidRPr="00852804" w:rsidRDefault="00E03249" w:rsidP="00302DFF">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r>
      <w:tr w:rsidR="00E03249" w:rsidRPr="00126F51" w:rsidTr="00891296">
        <w:trPr>
          <w:jc w:val="center"/>
        </w:trPr>
        <w:tc>
          <w:tcPr>
            <w:tcW w:w="0" w:type="auto"/>
            <w:vMerge/>
            <w:shd w:val="clear" w:color="auto" w:fill="auto"/>
            <w:vAlign w:val="center"/>
            <w:hideMark/>
          </w:tcPr>
          <w:p w:rsidR="00E03249" w:rsidRPr="00891296" w:rsidRDefault="00E03249" w:rsidP="00302DFF">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03249" w:rsidRPr="00852804" w:rsidRDefault="00891296" w:rsidP="00891296">
            <w:pPr>
              <w:snapToGrid w:val="0"/>
              <w:spacing w:before="0" w:after="0"/>
              <w:jc w:val="left"/>
              <w:rPr>
                <w:rFonts w:eastAsiaTheme="minorEastAsia"/>
                <w:b/>
                <w:sz w:val="18"/>
                <w:szCs w:val="18"/>
              </w:rPr>
            </w:pPr>
            <w:r w:rsidRPr="00852804">
              <w:rPr>
                <w:rFonts w:eastAsiaTheme="minorEastAsia" w:hint="eastAsia"/>
                <w:b/>
                <w:sz w:val="18"/>
                <w:szCs w:val="18"/>
              </w:rPr>
              <w:t>HAPS</w:t>
            </w:r>
          </w:p>
        </w:tc>
        <w:tc>
          <w:tcPr>
            <w:tcW w:w="0" w:type="auto"/>
            <w:vMerge/>
            <w:shd w:val="clear" w:color="auto" w:fill="auto"/>
            <w:vAlign w:val="center"/>
            <w:hideMark/>
          </w:tcPr>
          <w:p w:rsidR="00E03249" w:rsidRPr="00852804" w:rsidRDefault="00E03249" w:rsidP="00302DFF">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r>
      <w:tr w:rsidR="00E03249" w:rsidRPr="00126F51" w:rsidTr="00891296">
        <w:trPr>
          <w:jc w:val="center"/>
        </w:trPr>
        <w:tc>
          <w:tcPr>
            <w:tcW w:w="0" w:type="auto"/>
            <w:vMerge/>
            <w:shd w:val="clear" w:color="auto" w:fill="auto"/>
            <w:vAlign w:val="center"/>
            <w:hideMark/>
          </w:tcPr>
          <w:p w:rsidR="00E03249" w:rsidRPr="00891296" w:rsidRDefault="00E03249" w:rsidP="00302DFF">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03249" w:rsidRPr="00852804" w:rsidRDefault="00E03249" w:rsidP="00302DFF">
            <w:pPr>
              <w:snapToGrid w:val="0"/>
              <w:spacing w:before="0" w:after="0"/>
              <w:jc w:val="left"/>
              <w:rPr>
                <w:rFonts w:eastAsiaTheme="minorEastAsia"/>
                <w:b/>
                <w:sz w:val="18"/>
                <w:szCs w:val="18"/>
              </w:rPr>
            </w:pPr>
            <w:r w:rsidRPr="00852804">
              <w:rPr>
                <w:rFonts w:eastAsiaTheme="minorEastAsia"/>
                <w:b/>
                <w:sz w:val="18"/>
                <w:szCs w:val="18"/>
              </w:rPr>
              <w:t>GEO</w:t>
            </w:r>
          </w:p>
        </w:tc>
        <w:tc>
          <w:tcPr>
            <w:tcW w:w="0" w:type="auto"/>
            <w:vMerge w:val="restart"/>
            <w:shd w:val="clear" w:color="auto" w:fill="auto"/>
            <w:tcMar>
              <w:top w:w="15" w:type="dxa"/>
              <w:left w:w="108" w:type="dxa"/>
              <w:bottom w:w="0" w:type="dxa"/>
              <w:right w:w="108" w:type="dxa"/>
            </w:tcMar>
            <w:vAlign w:val="center"/>
            <w:hideMark/>
          </w:tcPr>
          <w:p w:rsidR="00E03249" w:rsidRPr="00852804" w:rsidRDefault="00E03249" w:rsidP="00302DFF">
            <w:pPr>
              <w:snapToGrid w:val="0"/>
              <w:spacing w:before="0" w:after="0"/>
              <w:rPr>
                <w:rFonts w:eastAsiaTheme="minorEastAsia"/>
                <w:b/>
                <w:sz w:val="18"/>
                <w:szCs w:val="18"/>
              </w:rPr>
            </w:pPr>
            <w:r w:rsidRPr="00852804">
              <w:rPr>
                <w:rFonts w:eastAsiaTheme="minorEastAsia"/>
                <w:b/>
                <w:sz w:val="18"/>
                <w:szCs w:val="18"/>
              </w:rPr>
              <w:t>Set 2</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r>
      <w:tr w:rsidR="00E03249" w:rsidRPr="00126F51" w:rsidTr="00891296">
        <w:trPr>
          <w:jc w:val="center"/>
        </w:trPr>
        <w:tc>
          <w:tcPr>
            <w:tcW w:w="0" w:type="auto"/>
            <w:vMerge/>
            <w:shd w:val="clear" w:color="auto" w:fill="auto"/>
            <w:vAlign w:val="center"/>
            <w:hideMark/>
          </w:tcPr>
          <w:p w:rsidR="00E03249" w:rsidRPr="00891296" w:rsidRDefault="00E03249" w:rsidP="00302DFF">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03249" w:rsidRPr="00852804" w:rsidRDefault="00E03249" w:rsidP="00302DFF">
            <w:pPr>
              <w:snapToGrid w:val="0"/>
              <w:spacing w:before="0" w:after="0"/>
              <w:jc w:val="left"/>
              <w:rPr>
                <w:rFonts w:eastAsiaTheme="minorEastAsia"/>
                <w:b/>
                <w:sz w:val="18"/>
                <w:szCs w:val="18"/>
              </w:rPr>
            </w:pPr>
            <w:r w:rsidRPr="00852804">
              <w:rPr>
                <w:rFonts w:eastAsiaTheme="minorEastAsia"/>
                <w:b/>
                <w:sz w:val="18"/>
                <w:szCs w:val="18"/>
              </w:rPr>
              <w:t>LEO 1200km</w:t>
            </w:r>
          </w:p>
        </w:tc>
        <w:tc>
          <w:tcPr>
            <w:tcW w:w="0" w:type="auto"/>
            <w:vMerge/>
            <w:shd w:val="clear" w:color="auto" w:fill="auto"/>
            <w:vAlign w:val="center"/>
            <w:hideMark/>
          </w:tcPr>
          <w:p w:rsidR="00E03249" w:rsidRPr="00852804" w:rsidRDefault="00E03249" w:rsidP="00302DFF">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r>
      <w:tr w:rsidR="00E03249" w:rsidRPr="00126F51" w:rsidTr="00891296">
        <w:trPr>
          <w:jc w:val="center"/>
        </w:trPr>
        <w:tc>
          <w:tcPr>
            <w:tcW w:w="0" w:type="auto"/>
            <w:vMerge/>
            <w:shd w:val="clear" w:color="auto" w:fill="auto"/>
            <w:vAlign w:val="center"/>
            <w:hideMark/>
          </w:tcPr>
          <w:p w:rsidR="00E03249" w:rsidRPr="00891296" w:rsidRDefault="00E03249" w:rsidP="00302DFF">
            <w:pPr>
              <w:snapToGrid w:val="0"/>
              <w:spacing w:before="0" w:after="0"/>
              <w:rPr>
                <w:rFonts w:eastAsiaTheme="minorEastAsia"/>
                <w:sz w:val="18"/>
                <w:szCs w:val="18"/>
              </w:rPr>
            </w:pPr>
          </w:p>
        </w:tc>
        <w:tc>
          <w:tcPr>
            <w:tcW w:w="0" w:type="auto"/>
            <w:shd w:val="clear" w:color="auto" w:fill="auto"/>
            <w:tcMar>
              <w:top w:w="15" w:type="dxa"/>
              <w:left w:w="108" w:type="dxa"/>
              <w:bottom w:w="0" w:type="dxa"/>
              <w:right w:w="108" w:type="dxa"/>
            </w:tcMar>
            <w:hideMark/>
          </w:tcPr>
          <w:p w:rsidR="00E03249" w:rsidRPr="00852804" w:rsidRDefault="00E03249" w:rsidP="00302DFF">
            <w:pPr>
              <w:snapToGrid w:val="0"/>
              <w:spacing w:before="0" w:after="0"/>
              <w:jc w:val="left"/>
              <w:rPr>
                <w:rFonts w:eastAsiaTheme="minorEastAsia"/>
                <w:b/>
                <w:sz w:val="18"/>
                <w:szCs w:val="18"/>
              </w:rPr>
            </w:pPr>
            <w:r w:rsidRPr="00852804">
              <w:rPr>
                <w:rFonts w:eastAsiaTheme="minorEastAsia" w:hint="eastAsia"/>
                <w:b/>
                <w:sz w:val="18"/>
                <w:szCs w:val="18"/>
              </w:rPr>
              <w:t>HAPS</w:t>
            </w:r>
          </w:p>
        </w:tc>
        <w:tc>
          <w:tcPr>
            <w:tcW w:w="0" w:type="auto"/>
            <w:vMerge/>
            <w:shd w:val="clear" w:color="auto" w:fill="auto"/>
            <w:vAlign w:val="center"/>
            <w:hideMark/>
          </w:tcPr>
          <w:p w:rsidR="00E03249" w:rsidRPr="00852804" w:rsidRDefault="00E03249" w:rsidP="00302DFF">
            <w:pPr>
              <w:snapToGrid w:val="0"/>
              <w:spacing w:before="0" w:after="0"/>
              <w:rPr>
                <w:rFonts w:eastAsiaTheme="minorEastAsia"/>
                <w:b/>
                <w:sz w:val="18"/>
                <w:szCs w:val="18"/>
              </w:rPr>
            </w:pP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N/A</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c>
          <w:tcPr>
            <w:tcW w:w="0" w:type="auto"/>
            <w:shd w:val="clear" w:color="auto" w:fill="auto"/>
            <w:tcMar>
              <w:top w:w="15" w:type="dxa"/>
              <w:left w:w="108" w:type="dxa"/>
              <w:bottom w:w="0" w:type="dxa"/>
              <w:right w:w="108" w:type="dxa"/>
            </w:tcMar>
            <w:hideMark/>
          </w:tcPr>
          <w:p w:rsidR="00E03249" w:rsidRPr="00891296" w:rsidRDefault="00E03249" w:rsidP="00302DFF">
            <w:pPr>
              <w:snapToGrid w:val="0"/>
              <w:spacing w:before="0" w:after="0"/>
              <w:jc w:val="center"/>
              <w:rPr>
                <w:rFonts w:eastAsiaTheme="minorEastAsia"/>
                <w:sz w:val="18"/>
                <w:szCs w:val="18"/>
              </w:rPr>
            </w:pPr>
            <w:r w:rsidRPr="00891296">
              <w:rPr>
                <w:rFonts w:eastAsiaTheme="minorEastAsia"/>
                <w:sz w:val="18"/>
                <w:szCs w:val="18"/>
              </w:rPr>
              <w:t>X</w:t>
            </w:r>
          </w:p>
        </w:tc>
      </w:tr>
    </w:tbl>
    <w:p w:rsidR="000C42B8" w:rsidRDefault="000C42B8" w:rsidP="00900643">
      <w:pPr>
        <w:spacing w:before="0" w:after="120"/>
        <w:jc w:val="left"/>
        <w:rPr>
          <w:rFonts w:eastAsiaTheme="minorEastAsia"/>
          <w:sz w:val="20"/>
        </w:rPr>
      </w:pPr>
    </w:p>
    <w:p w:rsidR="00852804" w:rsidRDefault="00834AE7" w:rsidP="00900643">
      <w:pPr>
        <w:spacing w:before="0" w:after="120"/>
        <w:jc w:val="left"/>
        <w:rPr>
          <w:rFonts w:eastAsiaTheme="minorEastAsia"/>
          <w:sz w:val="20"/>
        </w:rPr>
      </w:pPr>
      <w:r>
        <w:rPr>
          <w:rFonts w:eastAsiaTheme="minorEastAsia"/>
          <w:sz w:val="20"/>
        </w:rPr>
        <w:t>I</w:t>
      </w:r>
      <w:r>
        <w:rPr>
          <w:rFonts w:eastAsiaTheme="minorEastAsia" w:hint="eastAsia"/>
          <w:sz w:val="20"/>
        </w:rPr>
        <w:t xml:space="preserve">t is proposed that only </w:t>
      </w:r>
      <w:r w:rsidRPr="00E8779C">
        <w:rPr>
          <w:rFonts w:eastAsiaTheme="minorEastAsia"/>
          <w:sz w:val="20"/>
        </w:rPr>
        <w:t>earth fixed beams</w:t>
      </w:r>
      <w:r w:rsidR="0034783F">
        <w:rPr>
          <w:rFonts w:eastAsiaTheme="minorEastAsia" w:hint="eastAsia"/>
          <w:sz w:val="20"/>
        </w:rPr>
        <w:t xml:space="preserve"> </w:t>
      </w:r>
      <w:r w:rsidRPr="00E8779C">
        <w:rPr>
          <w:rFonts w:eastAsiaTheme="minorEastAsia"/>
          <w:sz w:val="20"/>
        </w:rPr>
        <w:t xml:space="preserve">is </w:t>
      </w:r>
      <w:r>
        <w:rPr>
          <w:rFonts w:eastAsiaTheme="minorEastAsia" w:hint="eastAsia"/>
          <w:sz w:val="20"/>
        </w:rPr>
        <w:t>used</w:t>
      </w:r>
      <w:r w:rsidR="0034783F">
        <w:rPr>
          <w:rFonts w:eastAsiaTheme="minorEastAsia" w:hint="eastAsia"/>
          <w:sz w:val="20"/>
        </w:rPr>
        <w:t xml:space="preserve"> and only FDD is used</w:t>
      </w:r>
      <w:r>
        <w:rPr>
          <w:rFonts w:eastAsiaTheme="minorEastAsia" w:hint="eastAsia"/>
          <w:sz w:val="20"/>
        </w:rPr>
        <w:t xml:space="preserve"> </w:t>
      </w:r>
      <w:r w:rsidRPr="00E8779C">
        <w:rPr>
          <w:rFonts w:eastAsiaTheme="minorEastAsia"/>
          <w:sz w:val="20"/>
        </w:rPr>
        <w:t>for co-existence study</w:t>
      </w:r>
      <w:r>
        <w:rPr>
          <w:rFonts w:eastAsiaTheme="minorEastAsia" w:hint="eastAsia"/>
          <w:sz w:val="20"/>
        </w:rPr>
        <w:t xml:space="preserve">. </w:t>
      </w:r>
      <w:r w:rsidR="0034783F">
        <w:rPr>
          <w:rFonts w:eastAsiaTheme="minorEastAsia"/>
          <w:sz w:val="20"/>
        </w:rPr>
        <w:t>S</w:t>
      </w:r>
      <w:r w:rsidR="0034783F">
        <w:rPr>
          <w:rFonts w:eastAsiaTheme="minorEastAsia" w:hint="eastAsia"/>
          <w:sz w:val="20"/>
        </w:rPr>
        <w:t>o</w:t>
      </w:r>
      <w:r w:rsidR="00FE7541">
        <w:rPr>
          <w:rFonts w:eastAsiaTheme="minorEastAsia" w:hint="eastAsia"/>
          <w:sz w:val="20"/>
        </w:rPr>
        <w:t xml:space="preserve"> </w:t>
      </w:r>
      <w:r w:rsidR="00852804" w:rsidRPr="00852804">
        <w:rPr>
          <w:rFonts w:eastAsiaTheme="minorEastAsia"/>
          <w:sz w:val="20"/>
        </w:rPr>
        <w:t xml:space="preserve">the aggressor and victim combination </w:t>
      </w:r>
      <w:r w:rsidR="00852804">
        <w:rPr>
          <w:rFonts w:eastAsiaTheme="minorEastAsia" w:hint="eastAsia"/>
          <w:sz w:val="20"/>
        </w:rPr>
        <w:t xml:space="preserve">is list in Table </w:t>
      </w:r>
      <w:r w:rsidR="00CA2B4A">
        <w:rPr>
          <w:rFonts w:eastAsiaTheme="minorEastAsia" w:hint="eastAsia"/>
          <w:sz w:val="20"/>
        </w:rPr>
        <w:t>2.1-</w:t>
      </w:r>
      <w:r w:rsidR="00852804">
        <w:rPr>
          <w:rFonts w:eastAsiaTheme="minorEastAsia" w:hint="eastAsia"/>
          <w:sz w:val="20"/>
        </w:rPr>
        <w:t>2.</w:t>
      </w:r>
    </w:p>
    <w:p w:rsidR="00852804" w:rsidRPr="00864403" w:rsidRDefault="00852804" w:rsidP="00302DFF">
      <w:pPr>
        <w:pStyle w:val="TAH"/>
        <w:spacing w:after="80"/>
        <w:rPr>
          <w:rFonts w:eastAsia="Calibri"/>
        </w:rPr>
      </w:pPr>
      <w:r w:rsidRPr="00864403">
        <w:rPr>
          <w:rFonts w:eastAsia="Calibri"/>
        </w:rPr>
        <w:t>T</w:t>
      </w:r>
      <w:r w:rsidRPr="00864403">
        <w:rPr>
          <w:rFonts w:eastAsia="Calibri" w:hint="eastAsia"/>
        </w:rPr>
        <w:t xml:space="preserve">able </w:t>
      </w:r>
      <w:r w:rsidR="00CA2B4A" w:rsidRPr="00302DFF">
        <w:rPr>
          <w:rFonts w:eastAsia="Calibri" w:hint="eastAsia"/>
        </w:rPr>
        <w:t>2.1-</w:t>
      </w:r>
      <w:proofErr w:type="gramStart"/>
      <w:r w:rsidRPr="00302DFF">
        <w:rPr>
          <w:rFonts w:eastAsia="Calibri" w:hint="eastAsia"/>
        </w:rPr>
        <w:t xml:space="preserve">2 </w:t>
      </w:r>
      <w:r w:rsidRPr="00864403">
        <w:rPr>
          <w:rFonts w:eastAsia="Calibri" w:hint="eastAsia"/>
        </w:rPr>
        <w:t xml:space="preserve"> </w:t>
      </w:r>
      <w:r w:rsidR="00141B0A">
        <w:rPr>
          <w:rFonts w:eastAsiaTheme="minorEastAsia" w:hint="eastAsia"/>
          <w:lang w:eastAsia="zh-CN"/>
        </w:rPr>
        <w:t>Aggressor</w:t>
      </w:r>
      <w:proofErr w:type="gramEnd"/>
      <w:r w:rsidR="00141B0A">
        <w:rPr>
          <w:rFonts w:eastAsiaTheme="minorEastAsia" w:hint="eastAsia"/>
          <w:lang w:eastAsia="zh-CN"/>
        </w:rPr>
        <w:t xml:space="preserve"> and victim</w:t>
      </w:r>
    </w:p>
    <w:tbl>
      <w:tblPr>
        <w:tblW w:w="3621"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512"/>
        <w:gridCol w:w="1250"/>
        <w:gridCol w:w="1133"/>
        <w:gridCol w:w="1560"/>
        <w:gridCol w:w="2608"/>
      </w:tblGrid>
      <w:tr w:rsidR="00141B0A" w:rsidRPr="00126F51" w:rsidTr="005C0370">
        <w:trPr>
          <w:jc w:val="center"/>
        </w:trPr>
        <w:tc>
          <w:tcPr>
            <w:tcW w:w="0" w:type="auto"/>
            <w:shd w:val="clear" w:color="auto" w:fill="auto"/>
            <w:vAlign w:val="center"/>
          </w:tcPr>
          <w:p w:rsidR="00141B0A" w:rsidRPr="00891296" w:rsidRDefault="00141B0A" w:rsidP="00852804">
            <w:pPr>
              <w:snapToGrid w:val="0"/>
              <w:spacing w:before="0" w:after="0"/>
              <w:jc w:val="center"/>
              <w:rPr>
                <w:rFonts w:eastAsiaTheme="minorEastAsia"/>
                <w:sz w:val="18"/>
                <w:szCs w:val="15"/>
              </w:rPr>
            </w:pPr>
            <w:r>
              <w:rPr>
                <w:rFonts w:eastAsiaTheme="minorEastAsia" w:hint="eastAsia"/>
                <w:sz w:val="18"/>
                <w:szCs w:val="15"/>
              </w:rPr>
              <w:t>No.</w:t>
            </w:r>
          </w:p>
        </w:tc>
        <w:tc>
          <w:tcPr>
            <w:tcW w:w="885" w:type="pct"/>
            <w:shd w:val="clear" w:color="auto" w:fill="auto"/>
            <w:vAlign w:val="center"/>
          </w:tcPr>
          <w:p w:rsidR="00141B0A" w:rsidRPr="00891296" w:rsidRDefault="00141B0A" w:rsidP="00302DFF">
            <w:pPr>
              <w:snapToGrid w:val="0"/>
              <w:spacing w:before="0" w:after="0"/>
              <w:jc w:val="center"/>
              <w:rPr>
                <w:rFonts w:eastAsiaTheme="minorEastAsia"/>
                <w:sz w:val="18"/>
                <w:szCs w:val="15"/>
              </w:rPr>
            </w:pPr>
            <w:r>
              <w:rPr>
                <w:rFonts w:eastAsiaTheme="minorEastAsia"/>
                <w:sz w:val="18"/>
                <w:szCs w:val="15"/>
              </w:rPr>
              <w:t>C</w:t>
            </w:r>
            <w:r>
              <w:rPr>
                <w:rFonts w:eastAsiaTheme="minorEastAsia" w:hint="eastAsia"/>
                <w:sz w:val="18"/>
                <w:szCs w:val="15"/>
              </w:rPr>
              <w:t>ombination</w:t>
            </w:r>
          </w:p>
        </w:tc>
        <w:tc>
          <w:tcPr>
            <w:tcW w:w="802" w:type="pct"/>
            <w:shd w:val="clear" w:color="auto" w:fill="auto"/>
            <w:tcMar>
              <w:top w:w="15" w:type="dxa"/>
              <w:left w:w="108" w:type="dxa"/>
              <w:bottom w:w="0" w:type="dxa"/>
              <w:right w:w="108" w:type="dxa"/>
            </w:tcMar>
            <w:vAlign w:val="center"/>
            <w:hideMark/>
          </w:tcPr>
          <w:p w:rsidR="00141B0A" w:rsidRPr="00891296" w:rsidRDefault="00141B0A" w:rsidP="00852804">
            <w:pPr>
              <w:snapToGrid w:val="0"/>
              <w:spacing w:before="0" w:after="0"/>
              <w:jc w:val="center"/>
              <w:rPr>
                <w:rFonts w:eastAsiaTheme="minorEastAsia"/>
                <w:sz w:val="18"/>
                <w:szCs w:val="15"/>
              </w:rPr>
            </w:pPr>
            <w:r>
              <w:rPr>
                <w:rFonts w:eastAsiaTheme="minorEastAsia" w:hint="eastAsia"/>
                <w:b/>
                <w:bCs/>
                <w:sz w:val="18"/>
                <w:szCs w:val="15"/>
              </w:rPr>
              <w:t>Aggressor</w:t>
            </w:r>
          </w:p>
        </w:tc>
        <w:tc>
          <w:tcPr>
            <w:tcW w:w="1104" w:type="pct"/>
            <w:shd w:val="clear" w:color="auto" w:fill="auto"/>
            <w:vAlign w:val="center"/>
          </w:tcPr>
          <w:p w:rsidR="00141B0A" w:rsidRPr="00891296" w:rsidRDefault="00141B0A" w:rsidP="00852804">
            <w:pPr>
              <w:snapToGrid w:val="0"/>
              <w:spacing w:before="0" w:after="0"/>
              <w:jc w:val="center"/>
              <w:rPr>
                <w:rFonts w:eastAsiaTheme="minorEastAsia"/>
                <w:sz w:val="18"/>
                <w:szCs w:val="15"/>
              </w:rPr>
            </w:pPr>
            <w:r>
              <w:rPr>
                <w:rFonts w:eastAsiaTheme="minorEastAsia" w:hint="eastAsia"/>
                <w:b/>
                <w:bCs/>
                <w:sz w:val="18"/>
                <w:szCs w:val="15"/>
              </w:rPr>
              <w:t>Victim</w:t>
            </w:r>
          </w:p>
        </w:tc>
        <w:tc>
          <w:tcPr>
            <w:tcW w:w="1846" w:type="pct"/>
          </w:tcPr>
          <w:p w:rsidR="00141B0A" w:rsidRDefault="00141B0A" w:rsidP="00852804">
            <w:pPr>
              <w:snapToGrid w:val="0"/>
              <w:spacing w:before="0" w:after="0"/>
              <w:jc w:val="center"/>
              <w:rPr>
                <w:rFonts w:eastAsiaTheme="minorEastAsia"/>
                <w:sz w:val="18"/>
                <w:szCs w:val="15"/>
              </w:rPr>
            </w:pPr>
            <w:r>
              <w:rPr>
                <w:rFonts w:eastAsiaTheme="minorEastAsia" w:hint="eastAsia"/>
                <w:sz w:val="18"/>
                <w:szCs w:val="15"/>
              </w:rPr>
              <w:t>Notes</w:t>
            </w:r>
          </w:p>
        </w:tc>
      </w:tr>
      <w:tr w:rsidR="00141B0A" w:rsidRPr="00126F51" w:rsidTr="005C0370">
        <w:trPr>
          <w:jc w:val="center"/>
        </w:trPr>
        <w:tc>
          <w:tcPr>
            <w:tcW w:w="0" w:type="auto"/>
            <w:shd w:val="clear" w:color="auto" w:fill="auto"/>
            <w:tcMar>
              <w:top w:w="15" w:type="dxa"/>
              <w:left w:w="108" w:type="dxa"/>
              <w:bottom w:w="0" w:type="dxa"/>
              <w:right w:w="108" w:type="dxa"/>
            </w:tcMar>
            <w:vAlign w:val="center"/>
            <w:hideMark/>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1</w:t>
            </w:r>
          </w:p>
        </w:tc>
        <w:tc>
          <w:tcPr>
            <w:tcW w:w="885" w:type="pct"/>
            <w:shd w:val="clear" w:color="auto" w:fill="auto"/>
            <w:vAlign w:val="center"/>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hideMark/>
          </w:tcPr>
          <w:p w:rsidR="00141B0A" w:rsidRPr="00891296" w:rsidRDefault="00141B0A" w:rsidP="00852804">
            <w:pPr>
              <w:snapToGrid w:val="0"/>
              <w:spacing w:before="0" w:after="0"/>
              <w:jc w:val="center"/>
              <w:rPr>
                <w:rFonts w:eastAsiaTheme="minorEastAsia"/>
                <w:sz w:val="18"/>
                <w:szCs w:val="15"/>
              </w:rPr>
            </w:pPr>
            <w:r>
              <w:rPr>
                <w:rFonts w:eastAsiaTheme="minorEastAsia" w:hint="eastAsia"/>
                <w:sz w:val="18"/>
                <w:szCs w:val="15"/>
              </w:rPr>
              <w:t>TN DL</w:t>
            </w:r>
          </w:p>
        </w:tc>
        <w:tc>
          <w:tcPr>
            <w:tcW w:w="1104" w:type="pct"/>
            <w:shd w:val="clear" w:color="auto" w:fill="auto"/>
            <w:tcMar>
              <w:top w:w="15" w:type="dxa"/>
              <w:left w:w="108" w:type="dxa"/>
              <w:bottom w:w="0" w:type="dxa"/>
              <w:right w:w="108" w:type="dxa"/>
            </w:tcMar>
            <w:vAlign w:val="center"/>
            <w:hideMark/>
          </w:tcPr>
          <w:p w:rsidR="00141B0A" w:rsidRPr="00891296" w:rsidRDefault="00141B0A" w:rsidP="00852804">
            <w:pPr>
              <w:snapToGrid w:val="0"/>
              <w:spacing w:before="0" w:after="0"/>
              <w:jc w:val="center"/>
              <w:rPr>
                <w:rFonts w:eastAsiaTheme="minorEastAsia"/>
                <w:sz w:val="18"/>
                <w:szCs w:val="15"/>
              </w:rPr>
            </w:pPr>
            <w:r>
              <w:rPr>
                <w:rFonts w:eastAsiaTheme="minorEastAsia" w:hint="eastAsia"/>
                <w:sz w:val="18"/>
                <w:szCs w:val="15"/>
              </w:rPr>
              <w:t>NTN DL</w:t>
            </w:r>
          </w:p>
        </w:tc>
        <w:tc>
          <w:tcPr>
            <w:tcW w:w="1846" w:type="pct"/>
          </w:tcPr>
          <w:p w:rsidR="00141B0A" w:rsidRDefault="00141B0A">
            <w:pPr>
              <w:snapToGrid w:val="0"/>
              <w:spacing w:before="0" w:after="0"/>
              <w:jc w:val="center"/>
              <w:rPr>
                <w:rFonts w:ascii="Arial" w:eastAsiaTheme="minorEastAsia" w:hAnsi="Arial"/>
                <w:b/>
                <w:sz w:val="18"/>
                <w:szCs w:val="15"/>
                <w:lang w:eastAsia="ja-JP"/>
              </w:rPr>
            </w:pPr>
            <w:r>
              <w:rPr>
                <w:rFonts w:eastAsiaTheme="minorEastAsia"/>
                <w:sz w:val="18"/>
                <w:szCs w:val="15"/>
              </w:rPr>
              <w:t>A</w:t>
            </w:r>
            <w:r>
              <w:rPr>
                <w:rFonts w:eastAsiaTheme="minorEastAsia" w:hint="eastAsia"/>
                <w:sz w:val="18"/>
                <w:szCs w:val="15"/>
              </w:rPr>
              <w:t xml:space="preserve">ssuming TN BS ACLR is not </w:t>
            </w:r>
            <w:r>
              <w:rPr>
                <w:rFonts w:eastAsiaTheme="minorEastAsia"/>
                <w:sz w:val="18"/>
                <w:szCs w:val="15"/>
              </w:rPr>
              <w:t>impact</w:t>
            </w:r>
            <w:r>
              <w:rPr>
                <w:rFonts w:eastAsiaTheme="minorEastAsia" w:hint="eastAsia"/>
                <w:sz w:val="18"/>
                <w:szCs w:val="15"/>
              </w:rPr>
              <w:t>ed.</w:t>
            </w:r>
          </w:p>
        </w:tc>
      </w:tr>
      <w:tr w:rsidR="00141B0A" w:rsidRPr="00126F51" w:rsidTr="005C0370">
        <w:trPr>
          <w:jc w:val="center"/>
        </w:trPr>
        <w:tc>
          <w:tcPr>
            <w:tcW w:w="0" w:type="auto"/>
            <w:shd w:val="clear" w:color="auto" w:fill="auto"/>
            <w:tcMar>
              <w:top w:w="15" w:type="dxa"/>
              <w:left w:w="108" w:type="dxa"/>
              <w:bottom w:w="0" w:type="dxa"/>
              <w:right w:w="108" w:type="dxa"/>
            </w:tcMar>
            <w:vAlign w:val="center"/>
            <w:hideMark/>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2</w:t>
            </w:r>
          </w:p>
        </w:tc>
        <w:tc>
          <w:tcPr>
            <w:tcW w:w="885" w:type="pct"/>
            <w:shd w:val="clear" w:color="auto" w:fill="auto"/>
            <w:vAlign w:val="center"/>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hideMark/>
          </w:tcPr>
          <w:p w:rsidR="00141B0A" w:rsidRPr="00891296" w:rsidRDefault="00141B0A" w:rsidP="00FE7541">
            <w:pPr>
              <w:snapToGrid w:val="0"/>
              <w:spacing w:before="0" w:after="0"/>
              <w:jc w:val="center"/>
              <w:rPr>
                <w:rFonts w:eastAsiaTheme="minorEastAsia"/>
                <w:sz w:val="18"/>
                <w:szCs w:val="15"/>
              </w:rPr>
            </w:pPr>
            <w:r>
              <w:rPr>
                <w:rFonts w:eastAsiaTheme="minorEastAsia" w:hint="eastAsia"/>
                <w:sz w:val="18"/>
                <w:szCs w:val="15"/>
              </w:rPr>
              <w:t>TN UL</w:t>
            </w:r>
          </w:p>
        </w:tc>
        <w:tc>
          <w:tcPr>
            <w:tcW w:w="1104" w:type="pct"/>
            <w:shd w:val="clear" w:color="auto" w:fill="auto"/>
            <w:tcMar>
              <w:top w:w="15" w:type="dxa"/>
              <w:left w:w="108" w:type="dxa"/>
              <w:bottom w:w="0" w:type="dxa"/>
              <w:right w:w="108" w:type="dxa"/>
            </w:tcMar>
            <w:vAlign w:val="center"/>
            <w:hideMark/>
          </w:tcPr>
          <w:p w:rsidR="00141B0A" w:rsidRPr="00891296" w:rsidRDefault="00141B0A" w:rsidP="00FE7541">
            <w:pPr>
              <w:snapToGrid w:val="0"/>
              <w:spacing w:before="0" w:after="0"/>
              <w:jc w:val="center"/>
              <w:rPr>
                <w:rFonts w:eastAsiaTheme="minorEastAsia"/>
                <w:sz w:val="18"/>
                <w:szCs w:val="15"/>
              </w:rPr>
            </w:pPr>
            <w:r>
              <w:rPr>
                <w:rFonts w:eastAsiaTheme="minorEastAsia" w:hint="eastAsia"/>
                <w:sz w:val="18"/>
                <w:szCs w:val="15"/>
              </w:rPr>
              <w:t>NTN UL</w:t>
            </w:r>
          </w:p>
        </w:tc>
        <w:tc>
          <w:tcPr>
            <w:tcW w:w="1846" w:type="pct"/>
          </w:tcPr>
          <w:p w:rsidR="00141B0A" w:rsidRDefault="00141B0A" w:rsidP="00302DFF">
            <w:pPr>
              <w:snapToGrid w:val="0"/>
              <w:spacing w:before="0" w:after="0"/>
              <w:jc w:val="center"/>
              <w:rPr>
                <w:rFonts w:eastAsiaTheme="minorEastAsia"/>
                <w:sz w:val="18"/>
                <w:szCs w:val="15"/>
              </w:rPr>
            </w:pPr>
            <w:r>
              <w:rPr>
                <w:rFonts w:eastAsiaTheme="minorEastAsia" w:hint="eastAsia"/>
                <w:sz w:val="18"/>
                <w:szCs w:val="15"/>
              </w:rPr>
              <w:t>Assuming TN UE ACLR is not impacted</w:t>
            </w:r>
          </w:p>
        </w:tc>
      </w:tr>
      <w:tr w:rsidR="00141B0A" w:rsidRPr="00126F51" w:rsidTr="005C0370">
        <w:trPr>
          <w:jc w:val="center"/>
        </w:trPr>
        <w:tc>
          <w:tcPr>
            <w:tcW w:w="0" w:type="auto"/>
            <w:shd w:val="clear" w:color="auto" w:fill="auto"/>
            <w:tcMar>
              <w:top w:w="15" w:type="dxa"/>
              <w:left w:w="108" w:type="dxa"/>
              <w:bottom w:w="0" w:type="dxa"/>
              <w:right w:w="108" w:type="dxa"/>
            </w:tcMar>
            <w:vAlign w:val="center"/>
            <w:hideMark/>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3</w:t>
            </w:r>
          </w:p>
        </w:tc>
        <w:tc>
          <w:tcPr>
            <w:tcW w:w="885" w:type="pct"/>
            <w:shd w:val="clear" w:color="auto" w:fill="auto"/>
            <w:vAlign w:val="center"/>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hideMark/>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NTN DL</w:t>
            </w:r>
          </w:p>
        </w:tc>
        <w:tc>
          <w:tcPr>
            <w:tcW w:w="1104" w:type="pct"/>
            <w:shd w:val="clear" w:color="auto" w:fill="auto"/>
            <w:tcMar>
              <w:top w:w="15" w:type="dxa"/>
              <w:left w:w="108" w:type="dxa"/>
              <w:bottom w:w="0" w:type="dxa"/>
              <w:right w:w="108" w:type="dxa"/>
            </w:tcMar>
            <w:vAlign w:val="center"/>
            <w:hideMark/>
          </w:tcPr>
          <w:p w:rsidR="00141B0A" w:rsidRPr="00891296" w:rsidRDefault="00141B0A" w:rsidP="00302DFF">
            <w:pPr>
              <w:snapToGrid w:val="0"/>
              <w:spacing w:before="0" w:after="0"/>
              <w:jc w:val="center"/>
              <w:rPr>
                <w:rFonts w:eastAsiaTheme="minorEastAsia"/>
                <w:sz w:val="18"/>
                <w:szCs w:val="15"/>
              </w:rPr>
            </w:pPr>
            <w:r>
              <w:rPr>
                <w:rFonts w:eastAsiaTheme="minorEastAsia" w:hint="eastAsia"/>
                <w:sz w:val="18"/>
                <w:szCs w:val="15"/>
              </w:rPr>
              <w:t>TN DL</w:t>
            </w:r>
          </w:p>
        </w:tc>
        <w:tc>
          <w:tcPr>
            <w:tcW w:w="1846" w:type="pct"/>
          </w:tcPr>
          <w:p w:rsidR="00141B0A" w:rsidRDefault="00141B0A" w:rsidP="00FE7541">
            <w:pPr>
              <w:snapToGrid w:val="0"/>
              <w:spacing w:before="0" w:after="0"/>
              <w:jc w:val="center"/>
              <w:rPr>
                <w:rFonts w:eastAsiaTheme="minorEastAsia"/>
                <w:sz w:val="18"/>
                <w:szCs w:val="15"/>
              </w:rPr>
            </w:pPr>
            <w:r>
              <w:rPr>
                <w:rFonts w:eastAsiaTheme="minorEastAsia" w:hint="eastAsia"/>
                <w:sz w:val="18"/>
                <w:szCs w:val="15"/>
              </w:rPr>
              <w:t>Assuming TN UE ACS is not impacted.</w:t>
            </w:r>
          </w:p>
        </w:tc>
      </w:tr>
      <w:tr w:rsidR="00141B0A" w:rsidRPr="00126F51" w:rsidTr="005C0370">
        <w:trPr>
          <w:jc w:val="center"/>
        </w:trPr>
        <w:tc>
          <w:tcPr>
            <w:tcW w:w="0" w:type="auto"/>
            <w:shd w:val="clear" w:color="auto" w:fill="auto"/>
            <w:tcMar>
              <w:top w:w="15" w:type="dxa"/>
              <w:left w:w="108" w:type="dxa"/>
              <w:bottom w:w="0" w:type="dxa"/>
              <w:right w:w="108" w:type="dxa"/>
            </w:tcMar>
            <w:vAlign w:val="center"/>
          </w:tcPr>
          <w:p w:rsidR="00141B0A" w:rsidRDefault="00141B0A" w:rsidP="00302DFF">
            <w:pPr>
              <w:snapToGrid w:val="0"/>
              <w:spacing w:before="0" w:after="0"/>
              <w:jc w:val="center"/>
              <w:rPr>
                <w:rFonts w:eastAsiaTheme="minorEastAsia"/>
                <w:sz w:val="18"/>
                <w:szCs w:val="15"/>
              </w:rPr>
            </w:pPr>
            <w:r>
              <w:rPr>
                <w:rFonts w:eastAsiaTheme="minorEastAsia" w:hint="eastAsia"/>
                <w:sz w:val="18"/>
                <w:szCs w:val="15"/>
              </w:rPr>
              <w:lastRenderedPageBreak/>
              <w:t>4</w:t>
            </w:r>
          </w:p>
        </w:tc>
        <w:tc>
          <w:tcPr>
            <w:tcW w:w="885" w:type="pct"/>
            <w:shd w:val="clear" w:color="auto" w:fill="auto"/>
            <w:vAlign w:val="center"/>
          </w:tcPr>
          <w:p w:rsidR="00141B0A" w:rsidRDefault="00141B0A"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rsidR="00141B0A" w:rsidRPr="00891296" w:rsidRDefault="00141B0A" w:rsidP="00FE7541">
            <w:pPr>
              <w:snapToGrid w:val="0"/>
              <w:spacing w:before="0" w:after="0"/>
              <w:jc w:val="center"/>
              <w:rPr>
                <w:rFonts w:eastAsiaTheme="minorEastAsia"/>
                <w:sz w:val="18"/>
                <w:szCs w:val="15"/>
              </w:rPr>
            </w:pPr>
            <w:r>
              <w:rPr>
                <w:rFonts w:eastAsiaTheme="minorEastAsia" w:hint="eastAsia"/>
                <w:sz w:val="18"/>
                <w:szCs w:val="15"/>
              </w:rPr>
              <w:t>NTN UL</w:t>
            </w:r>
          </w:p>
        </w:tc>
        <w:tc>
          <w:tcPr>
            <w:tcW w:w="1104" w:type="pct"/>
            <w:shd w:val="clear" w:color="auto" w:fill="auto"/>
            <w:tcMar>
              <w:top w:w="15" w:type="dxa"/>
              <w:left w:w="108" w:type="dxa"/>
              <w:bottom w:w="0" w:type="dxa"/>
              <w:right w:w="108" w:type="dxa"/>
            </w:tcMar>
            <w:vAlign w:val="center"/>
          </w:tcPr>
          <w:p w:rsidR="00141B0A" w:rsidRPr="00891296" w:rsidRDefault="00141B0A" w:rsidP="00FE7541">
            <w:pPr>
              <w:snapToGrid w:val="0"/>
              <w:spacing w:before="0" w:after="0"/>
              <w:jc w:val="center"/>
              <w:rPr>
                <w:rFonts w:eastAsiaTheme="minorEastAsia"/>
                <w:sz w:val="18"/>
                <w:szCs w:val="15"/>
              </w:rPr>
            </w:pPr>
            <w:r>
              <w:rPr>
                <w:rFonts w:eastAsiaTheme="minorEastAsia" w:hint="eastAsia"/>
                <w:sz w:val="18"/>
                <w:szCs w:val="15"/>
              </w:rPr>
              <w:t>TN UL</w:t>
            </w:r>
          </w:p>
        </w:tc>
        <w:tc>
          <w:tcPr>
            <w:tcW w:w="1846" w:type="pct"/>
          </w:tcPr>
          <w:p w:rsidR="00141B0A" w:rsidRDefault="00141B0A" w:rsidP="00FE7541">
            <w:pPr>
              <w:snapToGrid w:val="0"/>
              <w:spacing w:before="0" w:after="0"/>
              <w:jc w:val="center"/>
              <w:rPr>
                <w:rFonts w:eastAsiaTheme="minorEastAsia"/>
                <w:sz w:val="18"/>
                <w:szCs w:val="15"/>
              </w:rPr>
            </w:pPr>
            <w:r>
              <w:rPr>
                <w:rFonts w:eastAsiaTheme="minorEastAsia" w:hint="eastAsia"/>
                <w:sz w:val="18"/>
                <w:szCs w:val="15"/>
              </w:rPr>
              <w:t>Assuming TN BS ACS is not impacted</w:t>
            </w:r>
          </w:p>
        </w:tc>
      </w:tr>
      <w:tr w:rsidR="00141B0A" w:rsidRPr="00126F51" w:rsidTr="005C0370">
        <w:trPr>
          <w:jc w:val="center"/>
        </w:trPr>
        <w:tc>
          <w:tcPr>
            <w:tcW w:w="0" w:type="auto"/>
            <w:shd w:val="clear" w:color="auto" w:fill="auto"/>
            <w:tcMar>
              <w:top w:w="15" w:type="dxa"/>
              <w:left w:w="108" w:type="dxa"/>
              <w:bottom w:w="0" w:type="dxa"/>
              <w:right w:w="108" w:type="dxa"/>
            </w:tcMar>
            <w:vAlign w:val="center"/>
          </w:tcPr>
          <w:p w:rsidR="00141B0A" w:rsidRDefault="00141B0A" w:rsidP="00302DFF">
            <w:pPr>
              <w:snapToGrid w:val="0"/>
              <w:spacing w:before="0" w:after="0"/>
              <w:jc w:val="center"/>
              <w:rPr>
                <w:rFonts w:eastAsiaTheme="minorEastAsia"/>
                <w:sz w:val="18"/>
                <w:szCs w:val="15"/>
              </w:rPr>
            </w:pPr>
            <w:r>
              <w:rPr>
                <w:rFonts w:eastAsiaTheme="minorEastAsia" w:hint="eastAsia"/>
                <w:sz w:val="18"/>
                <w:szCs w:val="15"/>
              </w:rPr>
              <w:t>5</w:t>
            </w:r>
          </w:p>
        </w:tc>
        <w:tc>
          <w:tcPr>
            <w:tcW w:w="885" w:type="pct"/>
            <w:shd w:val="clear" w:color="auto" w:fill="auto"/>
            <w:vAlign w:val="center"/>
          </w:tcPr>
          <w:p w:rsidR="00141B0A" w:rsidRDefault="00141B0A"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rsidR="00141B0A" w:rsidRDefault="00141B0A" w:rsidP="00FE7541">
            <w:pPr>
              <w:snapToGrid w:val="0"/>
              <w:spacing w:before="0" w:after="0"/>
              <w:jc w:val="center"/>
              <w:rPr>
                <w:rFonts w:eastAsiaTheme="minorEastAsia"/>
                <w:sz w:val="18"/>
                <w:szCs w:val="15"/>
              </w:rPr>
            </w:pPr>
            <w:r>
              <w:rPr>
                <w:rFonts w:eastAsiaTheme="minorEastAsia" w:hint="eastAsia"/>
                <w:sz w:val="18"/>
                <w:szCs w:val="15"/>
              </w:rPr>
              <w:t>NTN UL</w:t>
            </w:r>
          </w:p>
        </w:tc>
        <w:tc>
          <w:tcPr>
            <w:tcW w:w="1104" w:type="pct"/>
            <w:shd w:val="clear" w:color="auto" w:fill="auto"/>
            <w:tcMar>
              <w:top w:w="15" w:type="dxa"/>
              <w:left w:w="108" w:type="dxa"/>
              <w:bottom w:w="0" w:type="dxa"/>
              <w:right w:w="108" w:type="dxa"/>
            </w:tcMar>
            <w:vAlign w:val="center"/>
          </w:tcPr>
          <w:p w:rsidR="00141B0A" w:rsidRDefault="00141B0A" w:rsidP="00FE7541">
            <w:pPr>
              <w:snapToGrid w:val="0"/>
              <w:spacing w:before="0" w:after="0"/>
              <w:jc w:val="center"/>
              <w:rPr>
                <w:rFonts w:eastAsiaTheme="minorEastAsia"/>
                <w:sz w:val="18"/>
                <w:szCs w:val="15"/>
              </w:rPr>
            </w:pPr>
            <w:r>
              <w:rPr>
                <w:rFonts w:eastAsiaTheme="minorEastAsia" w:hint="eastAsia"/>
                <w:sz w:val="18"/>
                <w:szCs w:val="15"/>
              </w:rPr>
              <w:t>TN DL</w:t>
            </w:r>
          </w:p>
        </w:tc>
        <w:tc>
          <w:tcPr>
            <w:tcW w:w="1846" w:type="pct"/>
          </w:tcPr>
          <w:p w:rsidR="00141B0A" w:rsidRDefault="00141B0A">
            <w:pPr>
              <w:snapToGrid w:val="0"/>
              <w:spacing w:before="0" w:after="0"/>
              <w:jc w:val="center"/>
              <w:rPr>
                <w:rFonts w:ascii="Arial" w:eastAsiaTheme="minorEastAsia" w:hAnsi="Arial"/>
                <w:b/>
                <w:sz w:val="18"/>
                <w:szCs w:val="15"/>
                <w:lang w:eastAsia="ja-JP"/>
              </w:rPr>
            </w:pPr>
            <w:r>
              <w:rPr>
                <w:rFonts w:eastAsiaTheme="minorEastAsia"/>
                <w:sz w:val="18"/>
                <w:szCs w:val="15"/>
              </w:rPr>
              <w:t>C</w:t>
            </w:r>
            <w:r>
              <w:rPr>
                <w:rFonts w:eastAsiaTheme="minorEastAsia" w:hint="eastAsia"/>
                <w:sz w:val="18"/>
                <w:szCs w:val="15"/>
              </w:rPr>
              <w:t>o-existence b</w:t>
            </w:r>
            <w:r w:rsidR="00E71617">
              <w:rPr>
                <w:rFonts w:eastAsiaTheme="minorEastAsia" w:hint="eastAsia"/>
                <w:sz w:val="18"/>
                <w:szCs w:val="15"/>
              </w:rPr>
              <w:t>e</w:t>
            </w:r>
            <w:r>
              <w:rPr>
                <w:rFonts w:eastAsiaTheme="minorEastAsia" w:hint="eastAsia"/>
                <w:sz w:val="18"/>
                <w:szCs w:val="15"/>
              </w:rPr>
              <w:t>tween NTN and adjacent TDD bands.</w:t>
            </w:r>
            <w:r w:rsidR="00950EE6">
              <w:rPr>
                <w:rFonts w:eastAsiaTheme="minorEastAsia" w:hint="eastAsia"/>
                <w:sz w:val="18"/>
                <w:szCs w:val="15"/>
              </w:rPr>
              <w:t xml:space="preserve"> E.g. TDD in 2010-2025MHz.</w:t>
            </w:r>
          </w:p>
        </w:tc>
      </w:tr>
      <w:tr w:rsidR="00950EE6" w:rsidRPr="00126F51" w:rsidTr="005C0370">
        <w:trPr>
          <w:jc w:val="center"/>
        </w:trPr>
        <w:tc>
          <w:tcPr>
            <w:tcW w:w="0" w:type="auto"/>
            <w:shd w:val="clear" w:color="auto" w:fill="auto"/>
            <w:tcMar>
              <w:top w:w="15" w:type="dxa"/>
              <w:left w:w="108" w:type="dxa"/>
              <w:bottom w:w="0" w:type="dxa"/>
              <w:right w:w="108" w:type="dxa"/>
            </w:tcMar>
            <w:vAlign w:val="center"/>
          </w:tcPr>
          <w:p w:rsidR="00950EE6" w:rsidRDefault="00950EE6" w:rsidP="00302DFF">
            <w:pPr>
              <w:snapToGrid w:val="0"/>
              <w:spacing w:before="0" w:after="0"/>
              <w:jc w:val="center"/>
              <w:rPr>
                <w:rFonts w:eastAsiaTheme="minorEastAsia"/>
                <w:sz w:val="18"/>
                <w:szCs w:val="15"/>
              </w:rPr>
            </w:pPr>
            <w:r>
              <w:rPr>
                <w:rFonts w:eastAsiaTheme="minorEastAsia" w:hint="eastAsia"/>
                <w:sz w:val="18"/>
                <w:szCs w:val="15"/>
              </w:rPr>
              <w:t>6</w:t>
            </w:r>
          </w:p>
        </w:tc>
        <w:tc>
          <w:tcPr>
            <w:tcW w:w="885" w:type="pct"/>
            <w:shd w:val="clear" w:color="auto" w:fill="auto"/>
            <w:vAlign w:val="center"/>
          </w:tcPr>
          <w:p w:rsidR="00950EE6" w:rsidRDefault="00950EE6"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rsidR="00950EE6" w:rsidRDefault="00950EE6" w:rsidP="00FE7541">
            <w:pPr>
              <w:snapToGrid w:val="0"/>
              <w:spacing w:before="0" w:after="0"/>
              <w:jc w:val="center"/>
              <w:rPr>
                <w:rFonts w:eastAsiaTheme="minorEastAsia"/>
                <w:sz w:val="18"/>
                <w:szCs w:val="15"/>
              </w:rPr>
            </w:pPr>
            <w:r>
              <w:rPr>
                <w:rFonts w:eastAsiaTheme="minorEastAsia" w:hint="eastAsia"/>
                <w:sz w:val="18"/>
                <w:szCs w:val="15"/>
              </w:rPr>
              <w:t>TN UL</w:t>
            </w:r>
          </w:p>
        </w:tc>
        <w:tc>
          <w:tcPr>
            <w:tcW w:w="1104" w:type="pct"/>
            <w:shd w:val="clear" w:color="auto" w:fill="auto"/>
            <w:tcMar>
              <w:top w:w="15" w:type="dxa"/>
              <w:left w:w="108" w:type="dxa"/>
              <w:bottom w:w="0" w:type="dxa"/>
              <w:right w:w="108" w:type="dxa"/>
            </w:tcMar>
            <w:vAlign w:val="center"/>
          </w:tcPr>
          <w:p w:rsidR="00950EE6" w:rsidRDefault="00950EE6" w:rsidP="00FE7541">
            <w:pPr>
              <w:snapToGrid w:val="0"/>
              <w:spacing w:before="0" w:after="0"/>
              <w:jc w:val="center"/>
              <w:rPr>
                <w:rFonts w:eastAsiaTheme="minorEastAsia"/>
                <w:sz w:val="18"/>
                <w:szCs w:val="15"/>
              </w:rPr>
            </w:pPr>
            <w:r>
              <w:rPr>
                <w:rFonts w:eastAsiaTheme="minorEastAsia" w:hint="eastAsia"/>
                <w:sz w:val="18"/>
                <w:szCs w:val="15"/>
              </w:rPr>
              <w:t>NTN DL</w:t>
            </w:r>
          </w:p>
        </w:tc>
        <w:tc>
          <w:tcPr>
            <w:tcW w:w="1846" w:type="pct"/>
          </w:tcPr>
          <w:p w:rsidR="00950EE6" w:rsidRDefault="00950EE6" w:rsidP="00FE7541">
            <w:pPr>
              <w:snapToGrid w:val="0"/>
              <w:spacing w:before="0" w:after="0"/>
              <w:jc w:val="center"/>
              <w:rPr>
                <w:rFonts w:eastAsiaTheme="minorEastAsia"/>
                <w:sz w:val="18"/>
                <w:szCs w:val="15"/>
              </w:rPr>
            </w:pPr>
            <w:r w:rsidRPr="004A65DF">
              <w:rPr>
                <w:rFonts w:eastAsiaTheme="minorEastAsia"/>
                <w:sz w:val="18"/>
                <w:szCs w:val="15"/>
              </w:rPr>
              <w:t>C</w:t>
            </w:r>
            <w:r w:rsidRPr="004A65DF">
              <w:rPr>
                <w:rFonts w:eastAsiaTheme="minorEastAsia" w:hint="eastAsia"/>
                <w:sz w:val="18"/>
                <w:szCs w:val="15"/>
              </w:rPr>
              <w:t>o-existence between NTN and adjacent TDD bands. E.g. TDD in 2010-2025MHz.</w:t>
            </w:r>
          </w:p>
        </w:tc>
      </w:tr>
      <w:tr w:rsidR="00950EE6" w:rsidRPr="00126F51" w:rsidTr="00141B0A">
        <w:trPr>
          <w:jc w:val="center"/>
        </w:trPr>
        <w:tc>
          <w:tcPr>
            <w:tcW w:w="0" w:type="auto"/>
            <w:shd w:val="clear" w:color="auto" w:fill="auto"/>
            <w:tcMar>
              <w:top w:w="15" w:type="dxa"/>
              <w:left w:w="108" w:type="dxa"/>
              <w:bottom w:w="0" w:type="dxa"/>
              <w:right w:w="108" w:type="dxa"/>
            </w:tcMar>
            <w:vAlign w:val="center"/>
          </w:tcPr>
          <w:p w:rsidR="00950EE6" w:rsidRDefault="00950EE6" w:rsidP="00302DFF">
            <w:pPr>
              <w:snapToGrid w:val="0"/>
              <w:spacing w:before="0" w:after="0"/>
              <w:jc w:val="center"/>
              <w:rPr>
                <w:rFonts w:eastAsiaTheme="minorEastAsia"/>
                <w:sz w:val="18"/>
                <w:szCs w:val="15"/>
              </w:rPr>
            </w:pPr>
            <w:r>
              <w:rPr>
                <w:rFonts w:eastAsiaTheme="minorEastAsia" w:hint="eastAsia"/>
                <w:sz w:val="18"/>
                <w:szCs w:val="15"/>
              </w:rPr>
              <w:t>7</w:t>
            </w:r>
          </w:p>
        </w:tc>
        <w:tc>
          <w:tcPr>
            <w:tcW w:w="885" w:type="pct"/>
            <w:shd w:val="clear" w:color="auto" w:fill="auto"/>
            <w:vAlign w:val="center"/>
          </w:tcPr>
          <w:p w:rsidR="00950EE6" w:rsidRDefault="00950EE6"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rsidR="00950EE6" w:rsidRDefault="00950EE6">
            <w:pPr>
              <w:snapToGrid w:val="0"/>
              <w:spacing w:before="0" w:after="0"/>
              <w:jc w:val="center"/>
              <w:rPr>
                <w:rFonts w:ascii="Arial" w:eastAsiaTheme="minorEastAsia" w:hAnsi="Arial"/>
                <w:b/>
                <w:sz w:val="18"/>
                <w:szCs w:val="15"/>
                <w:lang w:eastAsia="ja-JP"/>
              </w:rPr>
            </w:pPr>
            <w:r>
              <w:rPr>
                <w:rFonts w:eastAsiaTheme="minorEastAsia" w:hint="eastAsia"/>
                <w:sz w:val="18"/>
                <w:szCs w:val="15"/>
              </w:rPr>
              <w:t>NTN DL</w:t>
            </w:r>
          </w:p>
        </w:tc>
        <w:tc>
          <w:tcPr>
            <w:tcW w:w="1104" w:type="pct"/>
            <w:shd w:val="clear" w:color="auto" w:fill="auto"/>
            <w:tcMar>
              <w:top w:w="15" w:type="dxa"/>
              <w:left w:w="108" w:type="dxa"/>
              <w:bottom w:w="0" w:type="dxa"/>
              <w:right w:w="108" w:type="dxa"/>
            </w:tcMar>
            <w:vAlign w:val="center"/>
          </w:tcPr>
          <w:p w:rsidR="00950EE6" w:rsidRDefault="00950EE6">
            <w:pPr>
              <w:snapToGrid w:val="0"/>
              <w:spacing w:before="0" w:after="0"/>
              <w:jc w:val="center"/>
              <w:rPr>
                <w:rFonts w:ascii="Arial" w:eastAsiaTheme="minorEastAsia" w:hAnsi="Arial"/>
                <w:b/>
                <w:sz w:val="18"/>
                <w:szCs w:val="15"/>
                <w:lang w:eastAsia="ja-JP"/>
              </w:rPr>
            </w:pPr>
            <w:r>
              <w:rPr>
                <w:rFonts w:eastAsiaTheme="minorEastAsia" w:hint="eastAsia"/>
                <w:sz w:val="18"/>
                <w:szCs w:val="15"/>
              </w:rPr>
              <w:t>TN UL</w:t>
            </w:r>
          </w:p>
        </w:tc>
        <w:tc>
          <w:tcPr>
            <w:tcW w:w="1846" w:type="pct"/>
          </w:tcPr>
          <w:p w:rsidR="00950EE6" w:rsidRDefault="00950EE6" w:rsidP="00FE7541">
            <w:pPr>
              <w:snapToGrid w:val="0"/>
              <w:spacing w:before="0" w:after="0"/>
              <w:jc w:val="center"/>
              <w:rPr>
                <w:rFonts w:eastAsiaTheme="minorEastAsia"/>
                <w:sz w:val="18"/>
                <w:szCs w:val="15"/>
              </w:rPr>
            </w:pPr>
            <w:r w:rsidRPr="004A65DF">
              <w:rPr>
                <w:rFonts w:eastAsiaTheme="minorEastAsia"/>
                <w:sz w:val="18"/>
                <w:szCs w:val="15"/>
              </w:rPr>
              <w:t>C</w:t>
            </w:r>
            <w:r w:rsidRPr="004A65DF">
              <w:rPr>
                <w:rFonts w:eastAsiaTheme="minorEastAsia" w:hint="eastAsia"/>
                <w:sz w:val="18"/>
                <w:szCs w:val="15"/>
              </w:rPr>
              <w:t>o-existence between NTN and adjacent TDD bands. E.g. TDD in 2010-2025MHz.</w:t>
            </w:r>
          </w:p>
        </w:tc>
      </w:tr>
      <w:tr w:rsidR="00950EE6" w:rsidRPr="00126F51" w:rsidTr="00141B0A">
        <w:trPr>
          <w:jc w:val="center"/>
        </w:trPr>
        <w:tc>
          <w:tcPr>
            <w:tcW w:w="0" w:type="auto"/>
            <w:shd w:val="clear" w:color="auto" w:fill="auto"/>
            <w:tcMar>
              <w:top w:w="15" w:type="dxa"/>
              <w:left w:w="108" w:type="dxa"/>
              <w:bottom w:w="0" w:type="dxa"/>
              <w:right w:w="108" w:type="dxa"/>
            </w:tcMar>
            <w:vAlign w:val="center"/>
          </w:tcPr>
          <w:p w:rsidR="00950EE6" w:rsidRDefault="00950EE6" w:rsidP="00302DFF">
            <w:pPr>
              <w:snapToGrid w:val="0"/>
              <w:spacing w:before="0" w:after="0"/>
              <w:jc w:val="center"/>
              <w:rPr>
                <w:rFonts w:eastAsiaTheme="minorEastAsia"/>
                <w:sz w:val="18"/>
                <w:szCs w:val="15"/>
              </w:rPr>
            </w:pPr>
            <w:r>
              <w:rPr>
                <w:rFonts w:eastAsiaTheme="minorEastAsia" w:hint="eastAsia"/>
                <w:sz w:val="18"/>
                <w:szCs w:val="15"/>
              </w:rPr>
              <w:t>8</w:t>
            </w:r>
          </w:p>
        </w:tc>
        <w:tc>
          <w:tcPr>
            <w:tcW w:w="885" w:type="pct"/>
            <w:shd w:val="clear" w:color="auto" w:fill="auto"/>
            <w:vAlign w:val="center"/>
          </w:tcPr>
          <w:p w:rsidR="00950EE6" w:rsidRDefault="00950EE6" w:rsidP="00302DFF">
            <w:pPr>
              <w:snapToGrid w:val="0"/>
              <w:spacing w:before="0" w:after="0"/>
              <w:jc w:val="center"/>
              <w:rPr>
                <w:rFonts w:eastAsiaTheme="minorEastAsia"/>
                <w:sz w:val="18"/>
                <w:szCs w:val="15"/>
              </w:rPr>
            </w:pPr>
            <w:r>
              <w:rPr>
                <w:rFonts w:eastAsiaTheme="minorEastAsia" w:hint="eastAsia"/>
                <w:sz w:val="18"/>
                <w:szCs w:val="15"/>
              </w:rPr>
              <w:t>TN with NTN</w:t>
            </w:r>
          </w:p>
        </w:tc>
        <w:tc>
          <w:tcPr>
            <w:tcW w:w="802" w:type="pct"/>
            <w:shd w:val="clear" w:color="auto" w:fill="auto"/>
            <w:tcMar>
              <w:top w:w="15" w:type="dxa"/>
              <w:left w:w="108" w:type="dxa"/>
              <w:bottom w:w="0" w:type="dxa"/>
              <w:right w:w="108" w:type="dxa"/>
            </w:tcMar>
            <w:vAlign w:val="center"/>
          </w:tcPr>
          <w:p w:rsidR="00950EE6" w:rsidRDefault="00950EE6">
            <w:pPr>
              <w:snapToGrid w:val="0"/>
              <w:spacing w:before="0" w:after="0"/>
              <w:jc w:val="center"/>
              <w:rPr>
                <w:rFonts w:ascii="Arial" w:eastAsiaTheme="minorEastAsia" w:hAnsi="Arial"/>
                <w:b/>
                <w:sz w:val="18"/>
                <w:szCs w:val="15"/>
                <w:lang w:eastAsia="ja-JP"/>
              </w:rPr>
            </w:pPr>
            <w:r>
              <w:rPr>
                <w:rFonts w:eastAsiaTheme="minorEastAsia" w:hint="eastAsia"/>
                <w:sz w:val="18"/>
                <w:szCs w:val="15"/>
              </w:rPr>
              <w:t>TN DL</w:t>
            </w:r>
          </w:p>
        </w:tc>
        <w:tc>
          <w:tcPr>
            <w:tcW w:w="1104" w:type="pct"/>
            <w:shd w:val="clear" w:color="auto" w:fill="auto"/>
            <w:tcMar>
              <w:top w:w="15" w:type="dxa"/>
              <w:left w:w="108" w:type="dxa"/>
              <w:bottom w:w="0" w:type="dxa"/>
              <w:right w:w="108" w:type="dxa"/>
            </w:tcMar>
            <w:vAlign w:val="center"/>
          </w:tcPr>
          <w:p w:rsidR="00950EE6" w:rsidRDefault="00950EE6">
            <w:pPr>
              <w:snapToGrid w:val="0"/>
              <w:spacing w:before="0" w:after="0"/>
              <w:jc w:val="center"/>
              <w:rPr>
                <w:rFonts w:ascii="Arial" w:eastAsiaTheme="minorEastAsia" w:hAnsi="Arial"/>
                <w:b/>
                <w:sz w:val="18"/>
                <w:szCs w:val="15"/>
                <w:lang w:eastAsia="ja-JP"/>
              </w:rPr>
            </w:pPr>
            <w:r>
              <w:rPr>
                <w:rFonts w:eastAsiaTheme="minorEastAsia" w:hint="eastAsia"/>
                <w:sz w:val="18"/>
                <w:szCs w:val="15"/>
              </w:rPr>
              <w:t>NTN UL</w:t>
            </w:r>
          </w:p>
        </w:tc>
        <w:tc>
          <w:tcPr>
            <w:tcW w:w="1846" w:type="pct"/>
          </w:tcPr>
          <w:p w:rsidR="00950EE6" w:rsidRDefault="00950EE6" w:rsidP="00FE7541">
            <w:pPr>
              <w:snapToGrid w:val="0"/>
              <w:spacing w:before="0" w:after="0"/>
              <w:jc w:val="center"/>
              <w:rPr>
                <w:rFonts w:eastAsiaTheme="minorEastAsia"/>
                <w:sz w:val="18"/>
                <w:szCs w:val="15"/>
              </w:rPr>
            </w:pPr>
            <w:r w:rsidRPr="004A65DF">
              <w:rPr>
                <w:rFonts w:eastAsiaTheme="minorEastAsia"/>
                <w:sz w:val="18"/>
                <w:szCs w:val="15"/>
              </w:rPr>
              <w:t>C</w:t>
            </w:r>
            <w:r w:rsidRPr="004A65DF">
              <w:rPr>
                <w:rFonts w:eastAsiaTheme="minorEastAsia" w:hint="eastAsia"/>
                <w:sz w:val="18"/>
                <w:szCs w:val="15"/>
              </w:rPr>
              <w:t>o-existence between NTN and adjacent TDD bands. E.g. TDD in 2010-2025MHz.</w:t>
            </w:r>
          </w:p>
        </w:tc>
      </w:tr>
      <w:tr w:rsidR="00141B0A" w:rsidRPr="00126F51" w:rsidTr="005C0370">
        <w:trPr>
          <w:jc w:val="center"/>
        </w:trPr>
        <w:tc>
          <w:tcPr>
            <w:tcW w:w="0" w:type="auto"/>
            <w:vMerge w:val="restart"/>
            <w:shd w:val="clear" w:color="auto" w:fill="auto"/>
            <w:tcMar>
              <w:top w:w="15" w:type="dxa"/>
              <w:left w:w="108" w:type="dxa"/>
              <w:bottom w:w="0" w:type="dxa"/>
              <w:right w:w="108" w:type="dxa"/>
            </w:tcMar>
            <w:vAlign w:val="center"/>
          </w:tcPr>
          <w:p w:rsidR="00141B0A" w:rsidRDefault="00141B0A">
            <w:pPr>
              <w:snapToGrid w:val="0"/>
              <w:spacing w:before="0" w:after="0"/>
              <w:jc w:val="center"/>
              <w:rPr>
                <w:rFonts w:ascii="Arial" w:eastAsiaTheme="minorEastAsia" w:hAnsi="Arial"/>
                <w:b/>
                <w:sz w:val="18"/>
                <w:szCs w:val="15"/>
                <w:lang w:eastAsia="ja-JP"/>
              </w:rPr>
            </w:pPr>
            <w:r>
              <w:rPr>
                <w:rFonts w:eastAsiaTheme="minorEastAsia" w:hint="eastAsia"/>
                <w:sz w:val="18"/>
                <w:szCs w:val="15"/>
              </w:rPr>
              <w:t>9</w:t>
            </w:r>
          </w:p>
        </w:tc>
        <w:tc>
          <w:tcPr>
            <w:tcW w:w="885" w:type="pct"/>
            <w:vMerge w:val="restart"/>
            <w:shd w:val="clear" w:color="auto" w:fill="auto"/>
            <w:vAlign w:val="center"/>
          </w:tcPr>
          <w:p w:rsidR="00141B0A" w:rsidRDefault="00141B0A" w:rsidP="009D6AD1">
            <w:pPr>
              <w:snapToGrid w:val="0"/>
              <w:spacing w:before="0" w:after="0"/>
              <w:jc w:val="center"/>
              <w:rPr>
                <w:rFonts w:eastAsiaTheme="minorEastAsia"/>
                <w:sz w:val="18"/>
                <w:szCs w:val="15"/>
              </w:rPr>
            </w:pPr>
            <w:r>
              <w:rPr>
                <w:rFonts w:eastAsiaTheme="minorEastAsia" w:hint="eastAsia"/>
                <w:sz w:val="18"/>
                <w:szCs w:val="15"/>
              </w:rPr>
              <w:t>NTN with NTN</w:t>
            </w:r>
          </w:p>
        </w:tc>
        <w:tc>
          <w:tcPr>
            <w:tcW w:w="802" w:type="pct"/>
            <w:shd w:val="clear" w:color="auto" w:fill="auto"/>
            <w:tcMar>
              <w:top w:w="15" w:type="dxa"/>
              <w:left w:w="108" w:type="dxa"/>
              <w:bottom w:w="0" w:type="dxa"/>
              <w:right w:w="108" w:type="dxa"/>
            </w:tcMar>
            <w:vAlign w:val="center"/>
          </w:tcPr>
          <w:p w:rsidR="00141B0A" w:rsidRDefault="00141B0A" w:rsidP="00FE7541">
            <w:pPr>
              <w:snapToGrid w:val="0"/>
              <w:spacing w:before="0" w:after="0"/>
              <w:jc w:val="center"/>
              <w:rPr>
                <w:rFonts w:eastAsiaTheme="minorEastAsia"/>
                <w:sz w:val="18"/>
                <w:szCs w:val="15"/>
              </w:rPr>
            </w:pPr>
            <w:r>
              <w:rPr>
                <w:rFonts w:eastAsiaTheme="minorEastAsia" w:hint="eastAsia"/>
                <w:sz w:val="18"/>
                <w:szCs w:val="15"/>
              </w:rPr>
              <w:t>NTN DL</w:t>
            </w:r>
          </w:p>
        </w:tc>
        <w:tc>
          <w:tcPr>
            <w:tcW w:w="1104" w:type="pct"/>
            <w:shd w:val="clear" w:color="auto" w:fill="auto"/>
            <w:tcMar>
              <w:top w:w="15" w:type="dxa"/>
              <w:left w:w="108" w:type="dxa"/>
              <w:bottom w:w="0" w:type="dxa"/>
              <w:right w:w="108" w:type="dxa"/>
            </w:tcMar>
            <w:vAlign w:val="center"/>
          </w:tcPr>
          <w:p w:rsidR="00141B0A" w:rsidRDefault="00141B0A">
            <w:pPr>
              <w:snapToGrid w:val="0"/>
              <w:spacing w:before="0" w:after="0"/>
              <w:jc w:val="center"/>
              <w:rPr>
                <w:rFonts w:ascii="Arial" w:eastAsiaTheme="minorEastAsia" w:hAnsi="Arial"/>
                <w:b/>
                <w:sz w:val="18"/>
                <w:szCs w:val="15"/>
                <w:lang w:eastAsia="ja-JP"/>
              </w:rPr>
            </w:pPr>
            <w:r>
              <w:rPr>
                <w:rFonts w:eastAsiaTheme="minorEastAsia" w:hint="eastAsia"/>
                <w:sz w:val="18"/>
                <w:szCs w:val="15"/>
              </w:rPr>
              <w:t>NTN DL</w:t>
            </w:r>
          </w:p>
        </w:tc>
        <w:tc>
          <w:tcPr>
            <w:tcW w:w="1846" w:type="pct"/>
          </w:tcPr>
          <w:p w:rsidR="00141B0A" w:rsidRDefault="00141B0A" w:rsidP="009D6AD1">
            <w:pPr>
              <w:snapToGrid w:val="0"/>
              <w:spacing w:before="0" w:after="0"/>
              <w:jc w:val="center"/>
              <w:rPr>
                <w:rFonts w:eastAsiaTheme="minorEastAsia"/>
                <w:sz w:val="18"/>
                <w:szCs w:val="15"/>
              </w:rPr>
            </w:pPr>
          </w:p>
        </w:tc>
      </w:tr>
      <w:tr w:rsidR="00141B0A" w:rsidRPr="009D6AD1" w:rsidTr="005C0370">
        <w:trPr>
          <w:jc w:val="center"/>
        </w:trPr>
        <w:tc>
          <w:tcPr>
            <w:tcW w:w="0" w:type="auto"/>
            <w:vMerge/>
            <w:shd w:val="clear" w:color="auto" w:fill="auto"/>
            <w:tcMar>
              <w:top w:w="15" w:type="dxa"/>
              <w:left w:w="108" w:type="dxa"/>
              <w:bottom w:w="0" w:type="dxa"/>
              <w:right w:w="108" w:type="dxa"/>
            </w:tcMar>
            <w:vAlign w:val="center"/>
          </w:tcPr>
          <w:p w:rsidR="00141B0A" w:rsidRDefault="00141B0A" w:rsidP="00302DFF">
            <w:pPr>
              <w:snapToGrid w:val="0"/>
              <w:spacing w:before="0" w:after="0"/>
              <w:jc w:val="center"/>
              <w:rPr>
                <w:rFonts w:eastAsiaTheme="minorEastAsia"/>
                <w:sz w:val="18"/>
                <w:szCs w:val="15"/>
              </w:rPr>
            </w:pPr>
          </w:p>
        </w:tc>
        <w:tc>
          <w:tcPr>
            <w:tcW w:w="885" w:type="pct"/>
            <w:vMerge/>
            <w:shd w:val="clear" w:color="auto" w:fill="auto"/>
            <w:vAlign w:val="center"/>
          </w:tcPr>
          <w:p w:rsidR="00141B0A" w:rsidRDefault="00141B0A" w:rsidP="00302DFF">
            <w:pPr>
              <w:snapToGrid w:val="0"/>
              <w:spacing w:before="0" w:after="0"/>
              <w:jc w:val="center"/>
              <w:rPr>
                <w:rFonts w:eastAsiaTheme="minorEastAsia"/>
                <w:sz w:val="18"/>
                <w:szCs w:val="15"/>
              </w:rPr>
            </w:pPr>
          </w:p>
        </w:tc>
        <w:tc>
          <w:tcPr>
            <w:tcW w:w="802" w:type="pct"/>
            <w:shd w:val="clear" w:color="auto" w:fill="auto"/>
            <w:tcMar>
              <w:top w:w="15" w:type="dxa"/>
              <w:left w:w="108" w:type="dxa"/>
              <w:bottom w:w="0" w:type="dxa"/>
              <w:right w:w="108" w:type="dxa"/>
            </w:tcMar>
            <w:vAlign w:val="center"/>
          </w:tcPr>
          <w:p w:rsidR="00141B0A" w:rsidRDefault="00141B0A" w:rsidP="00FE7541">
            <w:pPr>
              <w:snapToGrid w:val="0"/>
              <w:spacing w:before="0" w:after="0"/>
              <w:jc w:val="center"/>
              <w:rPr>
                <w:rFonts w:eastAsiaTheme="minorEastAsia"/>
                <w:sz w:val="18"/>
                <w:szCs w:val="15"/>
              </w:rPr>
            </w:pPr>
            <w:r>
              <w:rPr>
                <w:rFonts w:eastAsiaTheme="minorEastAsia" w:hint="eastAsia"/>
                <w:sz w:val="18"/>
                <w:szCs w:val="15"/>
              </w:rPr>
              <w:t>NTN UL</w:t>
            </w:r>
          </w:p>
        </w:tc>
        <w:tc>
          <w:tcPr>
            <w:tcW w:w="1104" w:type="pct"/>
            <w:shd w:val="clear" w:color="auto" w:fill="auto"/>
            <w:tcMar>
              <w:top w:w="15" w:type="dxa"/>
              <w:left w:w="108" w:type="dxa"/>
              <w:bottom w:w="0" w:type="dxa"/>
              <w:right w:w="108" w:type="dxa"/>
            </w:tcMar>
            <w:vAlign w:val="center"/>
          </w:tcPr>
          <w:p w:rsidR="00141B0A" w:rsidRDefault="00141B0A" w:rsidP="009D6AD1">
            <w:pPr>
              <w:snapToGrid w:val="0"/>
              <w:spacing w:before="0" w:after="0"/>
              <w:jc w:val="center"/>
              <w:rPr>
                <w:rFonts w:eastAsiaTheme="minorEastAsia"/>
                <w:sz w:val="18"/>
                <w:szCs w:val="15"/>
              </w:rPr>
            </w:pPr>
            <w:r>
              <w:rPr>
                <w:rFonts w:eastAsiaTheme="minorEastAsia" w:hint="eastAsia"/>
                <w:sz w:val="18"/>
                <w:szCs w:val="15"/>
              </w:rPr>
              <w:t>NTN UL</w:t>
            </w:r>
          </w:p>
        </w:tc>
        <w:tc>
          <w:tcPr>
            <w:tcW w:w="1846" w:type="pct"/>
          </w:tcPr>
          <w:p w:rsidR="00141B0A" w:rsidRDefault="00141B0A" w:rsidP="009D6AD1">
            <w:pPr>
              <w:snapToGrid w:val="0"/>
              <w:spacing w:before="0" w:after="0"/>
              <w:jc w:val="center"/>
              <w:rPr>
                <w:rFonts w:eastAsiaTheme="minorEastAsia"/>
                <w:sz w:val="18"/>
                <w:szCs w:val="15"/>
              </w:rPr>
            </w:pPr>
          </w:p>
        </w:tc>
      </w:tr>
      <w:tr w:rsidR="00950EE6" w:rsidRPr="009D6AD1" w:rsidTr="00950EE6">
        <w:trPr>
          <w:jc w:val="center"/>
        </w:trPr>
        <w:tc>
          <w:tcPr>
            <w:tcW w:w="5000" w:type="pct"/>
            <w:gridSpan w:val="5"/>
            <w:shd w:val="clear" w:color="auto" w:fill="auto"/>
            <w:tcMar>
              <w:top w:w="15" w:type="dxa"/>
              <w:left w:w="108" w:type="dxa"/>
              <w:bottom w:w="0" w:type="dxa"/>
              <w:right w:w="108" w:type="dxa"/>
            </w:tcMar>
            <w:vAlign w:val="center"/>
          </w:tcPr>
          <w:p w:rsidR="00950EE6" w:rsidRDefault="00950EE6" w:rsidP="005C0370">
            <w:pPr>
              <w:snapToGrid w:val="0"/>
              <w:spacing w:before="0" w:after="0"/>
              <w:rPr>
                <w:rFonts w:eastAsiaTheme="minorEastAsia"/>
                <w:sz w:val="18"/>
                <w:szCs w:val="15"/>
              </w:rPr>
            </w:pPr>
          </w:p>
        </w:tc>
      </w:tr>
    </w:tbl>
    <w:p w:rsidR="00852804" w:rsidRDefault="00852804" w:rsidP="00900643">
      <w:pPr>
        <w:spacing w:before="0" w:after="120"/>
        <w:jc w:val="left"/>
        <w:rPr>
          <w:rFonts w:eastAsiaTheme="minorEastAsia"/>
          <w:sz w:val="20"/>
        </w:rPr>
      </w:pPr>
    </w:p>
    <w:p w:rsidR="00891296" w:rsidRDefault="000C42B8" w:rsidP="00900643">
      <w:pPr>
        <w:spacing w:before="0" w:after="120"/>
        <w:jc w:val="left"/>
        <w:rPr>
          <w:rFonts w:eastAsiaTheme="minorEastAsia"/>
          <w:sz w:val="20"/>
        </w:rPr>
      </w:pPr>
      <w:r>
        <w:rPr>
          <w:rFonts w:eastAsiaTheme="minorEastAsia"/>
          <w:sz w:val="20"/>
        </w:rPr>
        <w:t>T</w:t>
      </w:r>
      <w:r>
        <w:rPr>
          <w:rFonts w:eastAsiaTheme="minorEastAsia" w:hint="eastAsia"/>
          <w:sz w:val="20"/>
        </w:rPr>
        <w:t xml:space="preserve">he </w:t>
      </w:r>
      <w:r w:rsidR="00891296">
        <w:rPr>
          <w:rFonts w:eastAsiaTheme="minorEastAsia" w:hint="eastAsia"/>
          <w:sz w:val="20"/>
        </w:rPr>
        <w:t xml:space="preserve">proposed </w:t>
      </w:r>
      <w:r>
        <w:rPr>
          <w:rFonts w:eastAsiaTheme="minorEastAsia" w:hint="eastAsia"/>
          <w:sz w:val="20"/>
        </w:rPr>
        <w:t xml:space="preserve">frequency </w:t>
      </w:r>
      <w:r w:rsidR="00891296">
        <w:rPr>
          <w:rFonts w:eastAsiaTheme="minorEastAsia" w:hint="eastAsia"/>
          <w:sz w:val="20"/>
        </w:rPr>
        <w:t xml:space="preserve">and bandwidth are listed as table </w:t>
      </w:r>
      <w:r w:rsidR="00AB249A">
        <w:rPr>
          <w:rFonts w:eastAsiaTheme="minorEastAsia" w:hint="eastAsia"/>
          <w:sz w:val="20"/>
        </w:rPr>
        <w:t>2.1-</w:t>
      </w:r>
      <w:r w:rsidR="005D41E2">
        <w:rPr>
          <w:rFonts w:eastAsiaTheme="minorEastAsia" w:hint="eastAsia"/>
          <w:sz w:val="20"/>
        </w:rPr>
        <w:t>3</w:t>
      </w:r>
      <w:r w:rsidR="00891296">
        <w:rPr>
          <w:rFonts w:eastAsiaTheme="minorEastAsia" w:hint="eastAsia"/>
          <w:sz w:val="20"/>
        </w:rPr>
        <w:t>.</w:t>
      </w:r>
    </w:p>
    <w:p w:rsidR="00891296" w:rsidRPr="00864403" w:rsidRDefault="00891296" w:rsidP="00302DFF">
      <w:pPr>
        <w:pStyle w:val="TAH"/>
        <w:spacing w:after="80"/>
        <w:rPr>
          <w:rFonts w:eastAsia="Calibri"/>
        </w:rPr>
      </w:pPr>
      <w:r w:rsidRPr="00864403">
        <w:rPr>
          <w:rFonts w:eastAsia="Calibri"/>
        </w:rPr>
        <w:t>T</w:t>
      </w:r>
      <w:r w:rsidRPr="00864403">
        <w:rPr>
          <w:rFonts w:eastAsia="Calibri" w:hint="eastAsia"/>
        </w:rPr>
        <w:t xml:space="preserve">able </w:t>
      </w:r>
      <w:r w:rsidR="00AB249A" w:rsidRPr="00302DFF">
        <w:rPr>
          <w:rFonts w:eastAsia="Calibri" w:hint="eastAsia"/>
        </w:rPr>
        <w:t>2.1-</w:t>
      </w:r>
      <w:r w:rsidR="005D41E2" w:rsidRPr="00302DFF">
        <w:rPr>
          <w:rFonts w:eastAsia="Calibri" w:hint="eastAsia"/>
        </w:rPr>
        <w:t>3</w:t>
      </w:r>
      <w:r w:rsidRPr="00302DFF">
        <w:rPr>
          <w:rFonts w:eastAsia="Calibri" w:hint="eastAsia"/>
        </w:rPr>
        <w:t xml:space="preserve">. </w:t>
      </w:r>
      <w:r w:rsidRPr="00864403">
        <w:rPr>
          <w:rFonts w:eastAsia="Calibri" w:hint="eastAsia"/>
        </w:rPr>
        <w:t xml:space="preserve"> </w:t>
      </w:r>
      <w:r w:rsidR="00BB5E56" w:rsidRPr="00302DFF">
        <w:rPr>
          <w:rFonts w:eastAsia="Calibri"/>
        </w:rPr>
        <w:t>Proposed</w:t>
      </w:r>
      <w:r w:rsidRPr="00302DFF">
        <w:rPr>
          <w:rFonts w:eastAsia="Calibri" w:hint="eastAsia"/>
        </w:rPr>
        <w:t xml:space="preserve"> frequency and bandwidth</w:t>
      </w:r>
      <w:r w:rsidRPr="00864403">
        <w:rPr>
          <w:rFonts w:eastAsia="Calibri" w:hint="eastAsia"/>
        </w:rPr>
        <w:t xml:space="preserve"> for co-existence study</w:t>
      </w:r>
    </w:p>
    <w:tbl>
      <w:tblPr>
        <w:tblW w:w="3750" w:type="pct"/>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28" w:type="dxa"/>
          <w:left w:w="57" w:type="dxa"/>
          <w:bottom w:w="28" w:type="dxa"/>
          <w:right w:w="57" w:type="dxa"/>
        </w:tblCellMar>
        <w:tblLook w:val="04A0" w:firstRow="1" w:lastRow="0" w:firstColumn="1" w:lastColumn="0" w:noHBand="0" w:noVBand="1"/>
      </w:tblPr>
      <w:tblGrid>
        <w:gridCol w:w="2694"/>
        <w:gridCol w:w="1432"/>
        <w:gridCol w:w="1549"/>
        <w:gridCol w:w="1640"/>
      </w:tblGrid>
      <w:tr w:rsidR="00891296" w:rsidRPr="00126F51" w:rsidTr="00E8779C">
        <w:trPr>
          <w:jc w:val="center"/>
        </w:trPr>
        <w:tc>
          <w:tcPr>
            <w:tcW w:w="1841" w:type="pct"/>
            <w:shd w:val="clear" w:color="auto" w:fill="auto"/>
            <w:vAlign w:val="center"/>
          </w:tcPr>
          <w:p w:rsidR="00891296" w:rsidRPr="005D41E2" w:rsidRDefault="00891296" w:rsidP="00E8779C">
            <w:pPr>
              <w:snapToGrid w:val="0"/>
              <w:spacing w:before="0" w:after="0"/>
              <w:jc w:val="center"/>
              <w:rPr>
                <w:rFonts w:eastAsiaTheme="minorEastAsia"/>
                <w:sz w:val="18"/>
                <w:szCs w:val="15"/>
              </w:rPr>
            </w:pPr>
          </w:p>
        </w:tc>
        <w:tc>
          <w:tcPr>
            <w:tcW w:w="979" w:type="pct"/>
            <w:shd w:val="clear" w:color="auto" w:fill="auto"/>
            <w:tcMar>
              <w:top w:w="15" w:type="dxa"/>
              <w:left w:w="108" w:type="dxa"/>
              <w:bottom w:w="0" w:type="dxa"/>
              <w:right w:w="108" w:type="dxa"/>
            </w:tcMar>
            <w:vAlign w:val="center"/>
            <w:hideMark/>
          </w:tcPr>
          <w:p w:rsidR="00891296" w:rsidRPr="00891296" w:rsidRDefault="00891296" w:rsidP="00E8779C">
            <w:pPr>
              <w:snapToGrid w:val="0"/>
              <w:spacing w:before="0" w:after="0"/>
              <w:jc w:val="center"/>
              <w:rPr>
                <w:rFonts w:eastAsiaTheme="minorEastAsia"/>
                <w:sz w:val="18"/>
                <w:szCs w:val="15"/>
              </w:rPr>
            </w:pPr>
            <w:r w:rsidRPr="00891296">
              <w:rPr>
                <w:rFonts w:eastAsiaTheme="minorEastAsia" w:hint="eastAsia"/>
                <w:b/>
                <w:bCs/>
                <w:sz w:val="18"/>
                <w:szCs w:val="15"/>
              </w:rPr>
              <w:t>Frequency</w:t>
            </w:r>
          </w:p>
        </w:tc>
        <w:tc>
          <w:tcPr>
            <w:tcW w:w="1059" w:type="pct"/>
            <w:shd w:val="clear" w:color="auto" w:fill="auto"/>
            <w:vAlign w:val="center"/>
          </w:tcPr>
          <w:p w:rsidR="00891296" w:rsidRPr="00891296" w:rsidRDefault="00891296" w:rsidP="00E8779C">
            <w:pPr>
              <w:snapToGrid w:val="0"/>
              <w:spacing w:before="0" w:after="0"/>
              <w:jc w:val="center"/>
              <w:rPr>
                <w:rFonts w:eastAsiaTheme="minorEastAsia"/>
                <w:sz w:val="18"/>
                <w:szCs w:val="15"/>
              </w:rPr>
            </w:pPr>
            <w:r w:rsidRPr="00891296">
              <w:rPr>
                <w:rFonts w:eastAsiaTheme="minorEastAsia" w:hint="eastAsia"/>
                <w:b/>
                <w:bCs/>
                <w:sz w:val="18"/>
                <w:szCs w:val="15"/>
              </w:rPr>
              <w:t>Bandwidth</w:t>
            </w:r>
          </w:p>
        </w:tc>
        <w:tc>
          <w:tcPr>
            <w:tcW w:w="1121" w:type="pct"/>
            <w:shd w:val="clear" w:color="auto" w:fill="auto"/>
            <w:vAlign w:val="center"/>
          </w:tcPr>
          <w:p w:rsidR="00891296" w:rsidRPr="00891296" w:rsidRDefault="00891296" w:rsidP="00E8779C">
            <w:pPr>
              <w:snapToGrid w:val="0"/>
              <w:spacing w:before="0" w:after="0"/>
              <w:jc w:val="center"/>
              <w:rPr>
                <w:rFonts w:eastAsiaTheme="minorEastAsia"/>
                <w:sz w:val="18"/>
                <w:szCs w:val="15"/>
              </w:rPr>
            </w:pPr>
            <w:r w:rsidRPr="00891296">
              <w:rPr>
                <w:rFonts w:eastAsiaTheme="minorEastAsia"/>
                <w:sz w:val="18"/>
                <w:szCs w:val="15"/>
              </w:rPr>
              <w:t>N</w:t>
            </w:r>
            <w:r w:rsidRPr="00891296">
              <w:rPr>
                <w:rFonts w:eastAsiaTheme="minorEastAsia" w:hint="eastAsia"/>
                <w:sz w:val="18"/>
                <w:szCs w:val="15"/>
              </w:rPr>
              <w:t>ote</w:t>
            </w:r>
          </w:p>
        </w:tc>
      </w:tr>
      <w:tr w:rsidR="00891296" w:rsidRPr="00126F51" w:rsidTr="005C0370">
        <w:trPr>
          <w:jc w:val="center"/>
        </w:trPr>
        <w:tc>
          <w:tcPr>
            <w:tcW w:w="1841" w:type="pct"/>
            <w:shd w:val="clear" w:color="auto" w:fill="auto"/>
            <w:tcMar>
              <w:top w:w="15" w:type="dxa"/>
              <w:left w:w="108" w:type="dxa"/>
              <w:bottom w:w="0" w:type="dxa"/>
              <w:right w:w="108" w:type="dxa"/>
            </w:tcMar>
            <w:vAlign w:val="center"/>
            <w:hideMark/>
          </w:tcPr>
          <w:p w:rsidR="00891296" w:rsidRPr="00891296" w:rsidRDefault="00891296" w:rsidP="00E8779C">
            <w:pPr>
              <w:snapToGrid w:val="0"/>
              <w:spacing w:before="0" w:after="0"/>
              <w:jc w:val="center"/>
              <w:rPr>
                <w:rFonts w:eastAsiaTheme="minorEastAsia"/>
                <w:sz w:val="18"/>
                <w:szCs w:val="15"/>
              </w:rPr>
            </w:pPr>
            <w:r w:rsidRPr="00891296">
              <w:rPr>
                <w:rFonts w:eastAsiaTheme="minorEastAsia"/>
                <w:sz w:val="18"/>
                <w:szCs w:val="15"/>
              </w:rPr>
              <w:t>Rural</w:t>
            </w:r>
          </w:p>
        </w:tc>
        <w:tc>
          <w:tcPr>
            <w:tcW w:w="979" w:type="pct"/>
            <w:shd w:val="clear" w:color="auto" w:fill="auto"/>
            <w:tcMar>
              <w:top w:w="15" w:type="dxa"/>
              <w:left w:w="108" w:type="dxa"/>
              <w:bottom w:w="0" w:type="dxa"/>
              <w:right w:w="108" w:type="dxa"/>
            </w:tcMar>
            <w:vAlign w:val="center"/>
            <w:hideMark/>
          </w:tcPr>
          <w:p w:rsidR="00891296"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2 GHz</w:t>
            </w:r>
          </w:p>
        </w:tc>
        <w:tc>
          <w:tcPr>
            <w:tcW w:w="1059" w:type="pct"/>
            <w:shd w:val="clear" w:color="auto" w:fill="auto"/>
            <w:tcMar>
              <w:top w:w="15" w:type="dxa"/>
              <w:left w:w="108" w:type="dxa"/>
              <w:bottom w:w="0" w:type="dxa"/>
              <w:right w:w="108" w:type="dxa"/>
            </w:tcMar>
            <w:vAlign w:val="center"/>
            <w:hideMark/>
          </w:tcPr>
          <w:p w:rsidR="00891296"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30 MHz</w:t>
            </w:r>
          </w:p>
        </w:tc>
        <w:tc>
          <w:tcPr>
            <w:tcW w:w="1121" w:type="pct"/>
            <w:shd w:val="clear" w:color="auto" w:fill="auto"/>
            <w:tcMar>
              <w:top w:w="15" w:type="dxa"/>
              <w:left w:w="108" w:type="dxa"/>
              <w:bottom w:w="0" w:type="dxa"/>
              <w:right w:w="108" w:type="dxa"/>
            </w:tcMar>
            <w:vAlign w:val="center"/>
          </w:tcPr>
          <w:p w:rsidR="00891296" w:rsidRPr="00891296" w:rsidRDefault="00D1395E" w:rsidP="00E8779C">
            <w:pPr>
              <w:snapToGrid w:val="0"/>
              <w:spacing w:before="0" w:after="0"/>
              <w:jc w:val="center"/>
              <w:rPr>
                <w:rFonts w:eastAsiaTheme="minorEastAsia"/>
                <w:sz w:val="18"/>
                <w:szCs w:val="15"/>
              </w:rPr>
            </w:pPr>
            <w:r>
              <w:rPr>
                <w:rFonts w:eastAsiaTheme="minorEastAsia"/>
                <w:sz w:val="18"/>
                <w:szCs w:val="15"/>
              </w:rPr>
              <w:t>I</w:t>
            </w:r>
            <w:r>
              <w:rPr>
                <w:rFonts w:eastAsiaTheme="minorEastAsia" w:hint="eastAsia"/>
                <w:sz w:val="18"/>
                <w:szCs w:val="15"/>
              </w:rPr>
              <w:t>nclude both FDD and TDD</w:t>
            </w:r>
          </w:p>
        </w:tc>
      </w:tr>
      <w:tr w:rsidR="00E8779C" w:rsidRPr="00126F51" w:rsidTr="005C0370">
        <w:trPr>
          <w:jc w:val="center"/>
        </w:trPr>
        <w:tc>
          <w:tcPr>
            <w:tcW w:w="1841"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sidRPr="00891296">
              <w:rPr>
                <w:rFonts w:eastAsiaTheme="minorEastAsia"/>
                <w:sz w:val="18"/>
                <w:szCs w:val="15"/>
              </w:rPr>
              <w:t>Dense Urban</w:t>
            </w:r>
          </w:p>
        </w:tc>
        <w:tc>
          <w:tcPr>
            <w:tcW w:w="979"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2 GHz</w:t>
            </w:r>
          </w:p>
        </w:tc>
        <w:tc>
          <w:tcPr>
            <w:tcW w:w="1059"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30 MHz</w:t>
            </w:r>
          </w:p>
        </w:tc>
        <w:tc>
          <w:tcPr>
            <w:tcW w:w="1121" w:type="pct"/>
            <w:shd w:val="clear" w:color="auto" w:fill="auto"/>
            <w:tcMar>
              <w:top w:w="15" w:type="dxa"/>
              <w:left w:w="108" w:type="dxa"/>
              <w:bottom w:w="0" w:type="dxa"/>
              <w:right w:w="108" w:type="dxa"/>
            </w:tcMar>
            <w:vAlign w:val="center"/>
          </w:tcPr>
          <w:p w:rsidR="00E8779C" w:rsidRPr="00891296" w:rsidRDefault="00D1395E" w:rsidP="00E8779C">
            <w:pPr>
              <w:snapToGrid w:val="0"/>
              <w:spacing w:before="0" w:after="0"/>
              <w:jc w:val="center"/>
              <w:rPr>
                <w:rFonts w:eastAsiaTheme="minorEastAsia"/>
                <w:sz w:val="18"/>
                <w:szCs w:val="15"/>
              </w:rPr>
            </w:pPr>
            <w:r>
              <w:rPr>
                <w:rFonts w:eastAsiaTheme="minorEastAsia"/>
                <w:sz w:val="18"/>
                <w:szCs w:val="15"/>
              </w:rPr>
              <w:t>I</w:t>
            </w:r>
            <w:r>
              <w:rPr>
                <w:rFonts w:eastAsiaTheme="minorEastAsia" w:hint="eastAsia"/>
                <w:sz w:val="18"/>
                <w:szCs w:val="15"/>
              </w:rPr>
              <w:t>nclude both FDD and TDD</w:t>
            </w:r>
          </w:p>
        </w:tc>
      </w:tr>
      <w:tr w:rsidR="00E8779C" w:rsidRPr="00126F51" w:rsidTr="005C0370">
        <w:trPr>
          <w:jc w:val="center"/>
        </w:trPr>
        <w:tc>
          <w:tcPr>
            <w:tcW w:w="1841"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sidRPr="00891296">
              <w:rPr>
                <w:rFonts w:eastAsiaTheme="minorEastAsia"/>
                <w:sz w:val="18"/>
                <w:szCs w:val="15"/>
              </w:rPr>
              <w:t>GEO</w:t>
            </w:r>
          </w:p>
        </w:tc>
        <w:tc>
          <w:tcPr>
            <w:tcW w:w="979"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2 GHz</w:t>
            </w:r>
          </w:p>
        </w:tc>
        <w:tc>
          <w:tcPr>
            <w:tcW w:w="1059"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30 MHz</w:t>
            </w:r>
          </w:p>
        </w:tc>
        <w:tc>
          <w:tcPr>
            <w:tcW w:w="1121" w:type="pct"/>
            <w:shd w:val="clear" w:color="auto" w:fill="auto"/>
            <w:tcMar>
              <w:top w:w="15" w:type="dxa"/>
              <w:left w:w="108" w:type="dxa"/>
              <w:bottom w:w="0" w:type="dxa"/>
              <w:right w:w="108" w:type="dxa"/>
            </w:tcMar>
            <w:vAlign w:val="center"/>
          </w:tcPr>
          <w:p w:rsidR="00E8779C" w:rsidRPr="00891296" w:rsidRDefault="00D1395E" w:rsidP="00E8779C">
            <w:pPr>
              <w:snapToGrid w:val="0"/>
              <w:spacing w:before="0" w:after="0"/>
              <w:jc w:val="center"/>
              <w:rPr>
                <w:rFonts w:eastAsiaTheme="minorEastAsia"/>
                <w:sz w:val="18"/>
                <w:szCs w:val="15"/>
              </w:rPr>
            </w:pPr>
            <w:r>
              <w:rPr>
                <w:rFonts w:eastAsiaTheme="minorEastAsia" w:hint="eastAsia"/>
                <w:sz w:val="18"/>
                <w:szCs w:val="15"/>
              </w:rPr>
              <w:t>FDD</w:t>
            </w:r>
          </w:p>
        </w:tc>
      </w:tr>
      <w:tr w:rsidR="00E8779C" w:rsidRPr="00126F51" w:rsidTr="005C0370">
        <w:trPr>
          <w:jc w:val="center"/>
        </w:trPr>
        <w:tc>
          <w:tcPr>
            <w:tcW w:w="1841" w:type="pct"/>
            <w:vMerge w:val="restar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sidRPr="00891296">
              <w:rPr>
                <w:rFonts w:eastAsiaTheme="minorEastAsia"/>
                <w:sz w:val="18"/>
                <w:szCs w:val="15"/>
              </w:rPr>
              <w:t>LEO 1200km</w:t>
            </w:r>
          </w:p>
        </w:tc>
        <w:tc>
          <w:tcPr>
            <w:tcW w:w="979"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20 GHz</w:t>
            </w:r>
          </w:p>
        </w:tc>
        <w:tc>
          <w:tcPr>
            <w:tcW w:w="1059"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200 MHz</w:t>
            </w:r>
          </w:p>
        </w:tc>
        <w:tc>
          <w:tcPr>
            <w:tcW w:w="1121" w:type="pct"/>
            <w:shd w:val="clear" w:color="auto" w:fill="auto"/>
            <w:tcMar>
              <w:top w:w="15" w:type="dxa"/>
              <w:left w:w="108" w:type="dxa"/>
              <w:bottom w:w="0" w:type="dxa"/>
              <w:right w:w="108" w:type="dxa"/>
            </w:tcMar>
            <w:vAlign w:val="center"/>
          </w:tcPr>
          <w:p w:rsidR="00E8779C" w:rsidRPr="00891296" w:rsidRDefault="00D1395E" w:rsidP="00E8779C">
            <w:pPr>
              <w:snapToGrid w:val="0"/>
              <w:spacing w:before="0" w:after="0"/>
              <w:jc w:val="center"/>
              <w:rPr>
                <w:rFonts w:eastAsiaTheme="minorEastAsia"/>
                <w:sz w:val="18"/>
                <w:szCs w:val="15"/>
              </w:rPr>
            </w:pPr>
            <w:r>
              <w:rPr>
                <w:rFonts w:eastAsiaTheme="minorEastAsia" w:hint="eastAsia"/>
                <w:sz w:val="18"/>
                <w:szCs w:val="15"/>
              </w:rPr>
              <w:t>FDD</w:t>
            </w:r>
          </w:p>
        </w:tc>
      </w:tr>
      <w:tr w:rsidR="00E8779C" w:rsidRPr="00126F51" w:rsidTr="00E8779C">
        <w:trPr>
          <w:jc w:val="center"/>
        </w:trPr>
        <w:tc>
          <w:tcPr>
            <w:tcW w:w="1841" w:type="pct"/>
            <w:vMerge/>
            <w:shd w:val="clear" w:color="auto" w:fill="auto"/>
            <w:tcMar>
              <w:top w:w="15" w:type="dxa"/>
              <w:left w:w="108" w:type="dxa"/>
              <w:bottom w:w="0" w:type="dxa"/>
              <w:right w:w="108" w:type="dxa"/>
            </w:tcMar>
            <w:vAlign w:val="center"/>
          </w:tcPr>
          <w:p w:rsidR="00E8779C" w:rsidRPr="00891296" w:rsidRDefault="00E8779C" w:rsidP="00E8779C">
            <w:pPr>
              <w:snapToGrid w:val="0"/>
              <w:spacing w:before="0" w:after="0"/>
              <w:jc w:val="center"/>
              <w:rPr>
                <w:rFonts w:eastAsiaTheme="minorEastAsia"/>
                <w:sz w:val="18"/>
                <w:szCs w:val="15"/>
              </w:rPr>
            </w:pPr>
          </w:p>
        </w:tc>
        <w:tc>
          <w:tcPr>
            <w:tcW w:w="979" w:type="pct"/>
            <w:shd w:val="clear" w:color="auto" w:fill="auto"/>
            <w:tcMar>
              <w:top w:w="15" w:type="dxa"/>
              <w:left w:w="108" w:type="dxa"/>
              <w:bottom w:w="0" w:type="dxa"/>
              <w:right w:w="108" w:type="dxa"/>
            </w:tcMar>
            <w:vAlign w:val="center"/>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2 GHz</w:t>
            </w:r>
          </w:p>
        </w:tc>
        <w:tc>
          <w:tcPr>
            <w:tcW w:w="1059" w:type="pct"/>
            <w:shd w:val="clear" w:color="auto" w:fill="auto"/>
            <w:tcMar>
              <w:top w:w="15" w:type="dxa"/>
              <w:left w:w="108" w:type="dxa"/>
              <w:bottom w:w="0" w:type="dxa"/>
              <w:right w:w="108" w:type="dxa"/>
            </w:tcMar>
            <w:vAlign w:val="center"/>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30 MHz</w:t>
            </w:r>
          </w:p>
        </w:tc>
        <w:tc>
          <w:tcPr>
            <w:tcW w:w="1121" w:type="pct"/>
            <w:shd w:val="clear" w:color="auto" w:fill="auto"/>
            <w:tcMar>
              <w:top w:w="15" w:type="dxa"/>
              <w:left w:w="108" w:type="dxa"/>
              <w:bottom w:w="0" w:type="dxa"/>
              <w:right w:w="108" w:type="dxa"/>
            </w:tcMar>
            <w:vAlign w:val="center"/>
          </w:tcPr>
          <w:p w:rsidR="00E8779C" w:rsidRPr="00891296" w:rsidRDefault="00E8779C" w:rsidP="00E8779C">
            <w:pPr>
              <w:snapToGrid w:val="0"/>
              <w:spacing w:before="0" w:after="0"/>
              <w:jc w:val="center"/>
              <w:rPr>
                <w:rFonts w:eastAsiaTheme="minorEastAsia"/>
                <w:sz w:val="18"/>
                <w:szCs w:val="15"/>
              </w:rPr>
            </w:pPr>
            <w:r>
              <w:rPr>
                <w:rFonts w:eastAsiaTheme="minorEastAsia" w:hint="eastAsia"/>
                <w:sz w:val="18"/>
                <w:szCs w:val="15"/>
              </w:rPr>
              <w:t>low priority</w:t>
            </w:r>
            <w:r w:rsidR="00D1395E">
              <w:rPr>
                <w:rFonts w:eastAsiaTheme="minorEastAsia" w:hint="eastAsia"/>
                <w:sz w:val="18"/>
                <w:szCs w:val="15"/>
              </w:rPr>
              <w:t>, FDD</w:t>
            </w:r>
          </w:p>
        </w:tc>
      </w:tr>
      <w:tr w:rsidR="00E8779C" w:rsidRPr="00126F51" w:rsidTr="00E8779C">
        <w:trPr>
          <w:jc w:val="center"/>
        </w:trPr>
        <w:tc>
          <w:tcPr>
            <w:tcW w:w="1841" w:type="pct"/>
            <w:shd w:val="clear" w:color="auto" w:fill="auto"/>
            <w:tcMar>
              <w:top w:w="15" w:type="dxa"/>
              <w:left w:w="108" w:type="dxa"/>
              <w:bottom w:w="0" w:type="dxa"/>
              <w:right w:w="108" w:type="dxa"/>
            </w:tcMar>
            <w:vAlign w:val="center"/>
            <w:hideMark/>
          </w:tcPr>
          <w:p w:rsidR="00E8779C" w:rsidRPr="00891296" w:rsidRDefault="00E8779C" w:rsidP="00E8779C">
            <w:pPr>
              <w:snapToGrid w:val="0"/>
              <w:spacing w:before="0" w:after="0"/>
              <w:jc w:val="center"/>
              <w:rPr>
                <w:rFonts w:eastAsiaTheme="minorEastAsia"/>
                <w:sz w:val="18"/>
                <w:szCs w:val="15"/>
              </w:rPr>
            </w:pPr>
            <w:r w:rsidRPr="00891296">
              <w:rPr>
                <w:rFonts w:eastAsiaTheme="minorEastAsia" w:hint="eastAsia"/>
                <w:sz w:val="18"/>
                <w:szCs w:val="15"/>
              </w:rPr>
              <w:t>HAPS</w:t>
            </w:r>
          </w:p>
        </w:tc>
        <w:tc>
          <w:tcPr>
            <w:tcW w:w="979" w:type="pct"/>
            <w:shd w:val="clear" w:color="auto" w:fill="auto"/>
            <w:tcMar>
              <w:top w:w="15" w:type="dxa"/>
              <w:left w:w="108" w:type="dxa"/>
              <w:bottom w:w="0" w:type="dxa"/>
              <w:right w:w="108" w:type="dxa"/>
            </w:tcMar>
            <w:vAlign w:val="center"/>
            <w:hideMark/>
          </w:tcPr>
          <w:p w:rsidR="00E8779C" w:rsidRPr="00891296" w:rsidRDefault="00E8779C" w:rsidP="00302DFF">
            <w:pPr>
              <w:snapToGrid w:val="0"/>
              <w:spacing w:before="0" w:after="0"/>
              <w:jc w:val="center"/>
              <w:rPr>
                <w:rFonts w:eastAsiaTheme="minorEastAsia"/>
                <w:sz w:val="18"/>
                <w:szCs w:val="15"/>
              </w:rPr>
            </w:pPr>
            <w:r>
              <w:rPr>
                <w:rFonts w:eastAsiaTheme="minorEastAsia" w:hint="eastAsia"/>
                <w:sz w:val="18"/>
                <w:szCs w:val="15"/>
              </w:rPr>
              <w:t>2 GHz</w:t>
            </w:r>
          </w:p>
        </w:tc>
        <w:tc>
          <w:tcPr>
            <w:tcW w:w="1059" w:type="pct"/>
            <w:shd w:val="clear" w:color="auto" w:fill="auto"/>
            <w:tcMar>
              <w:top w:w="15" w:type="dxa"/>
              <w:left w:w="108" w:type="dxa"/>
              <w:bottom w:w="0" w:type="dxa"/>
              <w:right w:w="108" w:type="dxa"/>
            </w:tcMar>
            <w:vAlign w:val="center"/>
            <w:hideMark/>
          </w:tcPr>
          <w:p w:rsidR="00E8779C" w:rsidRPr="00891296" w:rsidRDefault="00E8779C" w:rsidP="00302DFF">
            <w:pPr>
              <w:snapToGrid w:val="0"/>
              <w:spacing w:before="0" w:after="0"/>
              <w:jc w:val="center"/>
              <w:rPr>
                <w:rFonts w:eastAsiaTheme="minorEastAsia"/>
                <w:sz w:val="18"/>
                <w:szCs w:val="15"/>
              </w:rPr>
            </w:pPr>
            <w:r>
              <w:rPr>
                <w:rFonts w:eastAsiaTheme="minorEastAsia" w:hint="eastAsia"/>
                <w:sz w:val="18"/>
                <w:szCs w:val="15"/>
              </w:rPr>
              <w:t>30 MHz</w:t>
            </w:r>
          </w:p>
        </w:tc>
        <w:tc>
          <w:tcPr>
            <w:tcW w:w="1121" w:type="pct"/>
            <w:shd w:val="clear" w:color="auto" w:fill="auto"/>
            <w:tcMar>
              <w:top w:w="15" w:type="dxa"/>
              <w:left w:w="108" w:type="dxa"/>
              <w:bottom w:w="0" w:type="dxa"/>
              <w:right w:w="108" w:type="dxa"/>
            </w:tcMar>
            <w:vAlign w:val="center"/>
            <w:hideMark/>
          </w:tcPr>
          <w:p w:rsidR="00E8779C" w:rsidRPr="00891296" w:rsidRDefault="00D1395E" w:rsidP="00E8779C">
            <w:pPr>
              <w:snapToGrid w:val="0"/>
              <w:spacing w:before="0" w:after="0"/>
              <w:jc w:val="center"/>
              <w:rPr>
                <w:rFonts w:eastAsiaTheme="minorEastAsia"/>
                <w:sz w:val="18"/>
                <w:szCs w:val="15"/>
              </w:rPr>
            </w:pPr>
            <w:r>
              <w:rPr>
                <w:rFonts w:eastAsiaTheme="minorEastAsia" w:hint="eastAsia"/>
                <w:sz w:val="18"/>
                <w:szCs w:val="15"/>
              </w:rPr>
              <w:t>FDD</w:t>
            </w:r>
          </w:p>
        </w:tc>
      </w:tr>
    </w:tbl>
    <w:p w:rsidR="00834AE7" w:rsidRPr="00BB2E06" w:rsidRDefault="00834AE7" w:rsidP="00F66732">
      <w:pPr>
        <w:spacing w:before="0" w:after="120"/>
        <w:jc w:val="left"/>
        <w:rPr>
          <w:sz w:val="20"/>
        </w:rPr>
      </w:pPr>
    </w:p>
    <w:p w:rsidR="009D2BA6" w:rsidRDefault="009D2BA6" w:rsidP="009D2BA6">
      <w:pPr>
        <w:pStyle w:val="2"/>
      </w:pPr>
      <w:r>
        <w:rPr>
          <w:rFonts w:hint="eastAsia"/>
        </w:rPr>
        <w:t>2.</w:t>
      </w:r>
      <w:r w:rsidR="00834AE7">
        <w:rPr>
          <w:rFonts w:hint="eastAsia"/>
        </w:rPr>
        <w:t>2</w:t>
      </w:r>
      <w:r>
        <w:rPr>
          <w:rFonts w:hint="eastAsia"/>
        </w:rPr>
        <w:t xml:space="preserve">. </w:t>
      </w:r>
      <w:r w:rsidR="001973EE" w:rsidRPr="001973EE">
        <w:t>Network layout model</w:t>
      </w:r>
    </w:p>
    <w:p w:rsidR="00AA4701" w:rsidRDefault="00AA4701" w:rsidP="00AA4701">
      <w:pPr>
        <w:spacing w:before="0" w:after="120"/>
        <w:jc w:val="left"/>
        <w:rPr>
          <w:sz w:val="20"/>
        </w:rPr>
      </w:pPr>
      <w:r>
        <w:rPr>
          <w:rFonts w:hint="eastAsia"/>
          <w:sz w:val="20"/>
        </w:rPr>
        <w:t>T</w:t>
      </w:r>
      <w:r w:rsidRPr="004B3D61">
        <w:rPr>
          <w:sz w:val="20"/>
        </w:rPr>
        <w:t xml:space="preserve">he network layout between NTN and TN is depicted in the Figure </w:t>
      </w:r>
      <w:r>
        <w:rPr>
          <w:rFonts w:hint="eastAsia"/>
          <w:sz w:val="20"/>
        </w:rPr>
        <w:t>2.2-</w:t>
      </w:r>
      <w:r w:rsidRPr="004B3D61">
        <w:rPr>
          <w:sz w:val="20"/>
        </w:rPr>
        <w:t>1</w:t>
      </w:r>
      <w:r w:rsidR="00D1395E">
        <w:rPr>
          <w:rFonts w:hint="eastAsia"/>
          <w:sz w:val="20"/>
        </w:rPr>
        <w:t>.</w:t>
      </w:r>
      <w:r w:rsidR="00D1395E" w:rsidRPr="00D1395E">
        <w:rPr>
          <w:sz w:val="20"/>
        </w:rPr>
        <w:t xml:space="preserve"> </w:t>
      </w:r>
      <w:r w:rsidR="00D1395E">
        <w:rPr>
          <w:sz w:val="20"/>
        </w:rPr>
        <w:t>S</w:t>
      </w:r>
      <w:r w:rsidR="00D1395E">
        <w:rPr>
          <w:rFonts w:hint="eastAsia"/>
          <w:sz w:val="20"/>
        </w:rPr>
        <w:t xml:space="preserve">ince the satellite beam coverage is quite large, it is proposed only one satellite is </w:t>
      </w:r>
      <w:r w:rsidR="00D1395E">
        <w:rPr>
          <w:sz w:val="20"/>
        </w:rPr>
        <w:t>considered</w:t>
      </w:r>
      <w:r w:rsidR="00D1395E">
        <w:rPr>
          <w:rFonts w:hint="eastAsia"/>
          <w:sz w:val="20"/>
        </w:rPr>
        <w:t xml:space="preserve"> in the co-existence study between NTN and TN. </w:t>
      </w:r>
    </w:p>
    <w:p w:rsidR="00AA4701" w:rsidRPr="0079775B" w:rsidRDefault="00AA4701" w:rsidP="0079775B">
      <w:pPr>
        <w:spacing w:before="0" w:after="120"/>
        <w:jc w:val="left"/>
        <w:rPr>
          <w:sz w:val="20"/>
        </w:rPr>
      </w:pPr>
      <w:r>
        <w:rPr>
          <w:rFonts w:hint="eastAsia"/>
          <w:sz w:val="20"/>
        </w:rPr>
        <w:t>T</w:t>
      </w:r>
      <w:r w:rsidRPr="004B3D61">
        <w:rPr>
          <w:sz w:val="20"/>
        </w:rPr>
        <w:t xml:space="preserve">he network layout between NTN and </w:t>
      </w:r>
      <w:r>
        <w:rPr>
          <w:rFonts w:hint="eastAsia"/>
          <w:sz w:val="20"/>
        </w:rPr>
        <w:t>N</w:t>
      </w:r>
      <w:r w:rsidRPr="004B3D61">
        <w:rPr>
          <w:sz w:val="20"/>
        </w:rPr>
        <w:t xml:space="preserve">TN is depicted in the Figure </w:t>
      </w:r>
      <w:r>
        <w:rPr>
          <w:rFonts w:hint="eastAsia"/>
          <w:sz w:val="20"/>
        </w:rPr>
        <w:t>2.2-2</w:t>
      </w:r>
      <w:r w:rsidR="00D15C4F">
        <w:rPr>
          <w:rFonts w:hint="eastAsia"/>
          <w:sz w:val="20"/>
        </w:rPr>
        <w:t xml:space="preserve"> and figure 2.2-3.</w:t>
      </w:r>
      <w:r w:rsidRPr="004B3D61">
        <w:rPr>
          <w:sz w:val="20"/>
        </w:rPr>
        <w:t xml:space="preserve"> </w:t>
      </w:r>
      <w:r w:rsidR="00B01976" w:rsidRPr="0079775B">
        <w:rPr>
          <w:rFonts w:hint="eastAsia"/>
          <w:sz w:val="20"/>
        </w:rPr>
        <w:t>I</w:t>
      </w:r>
      <w:r w:rsidR="00D15C4F" w:rsidRPr="0079775B">
        <w:rPr>
          <w:rFonts w:hint="eastAsia"/>
          <w:sz w:val="20"/>
        </w:rPr>
        <w:t>n Figure 2.2-2</w:t>
      </w:r>
      <w:r w:rsidR="00B01976" w:rsidRPr="0079775B">
        <w:rPr>
          <w:rFonts w:hint="eastAsia"/>
          <w:sz w:val="20"/>
        </w:rPr>
        <w:t xml:space="preserve">, </w:t>
      </w:r>
      <w:r w:rsidRPr="0079775B">
        <w:rPr>
          <w:sz w:val="20"/>
        </w:rPr>
        <w:t>only one satellite</w:t>
      </w:r>
      <w:r w:rsidRPr="0079775B">
        <w:rPr>
          <w:rFonts w:hint="eastAsia"/>
          <w:sz w:val="20"/>
        </w:rPr>
        <w:t xml:space="preserve"> carry two </w:t>
      </w:r>
      <w:r w:rsidRPr="0079775B">
        <w:rPr>
          <w:sz w:val="20"/>
        </w:rPr>
        <w:t>neighbour</w:t>
      </w:r>
      <w:r w:rsidRPr="0079775B">
        <w:rPr>
          <w:rFonts w:hint="eastAsia"/>
          <w:sz w:val="20"/>
        </w:rPr>
        <w:t xml:space="preserve"> carrier</w:t>
      </w:r>
      <w:r w:rsidR="00D15C4F" w:rsidRPr="0079775B">
        <w:rPr>
          <w:rFonts w:hint="eastAsia"/>
          <w:sz w:val="20"/>
        </w:rPr>
        <w:t>s</w:t>
      </w:r>
      <w:r w:rsidRPr="0079775B">
        <w:rPr>
          <w:rFonts w:hint="eastAsia"/>
          <w:sz w:val="20"/>
        </w:rPr>
        <w:t xml:space="preserve"> </w:t>
      </w:r>
      <w:r w:rsidRPr="0079775B">
        <w:rPr>
          <w:sz w:val="20"/>
        </w:rPr>
        <w:t>is assumed</w:t>
      </w:r>
      <w:r w:rsidR="00B01976" w:rsidRPr="0079775B">
        <w:rPr>
          <w:rFonts w:hint="eastAsia"/>
          <w:sz w:val="20"/>
        </w:rPr>
        <w:t xml:space="preserve"> and the footprints of the 2 carriers are the same.</w:t>
      </w:r>
      <w:r w:rsidR="00D15C4F" w:rsidRPr="0079775B">
        <w:rPr>
          <w:rFonts w:hint="eastAsia"/>
          <w:sz w:val="20"/>
        </w:rPr>
        <w:t xml:space="preserve"> </w:t>
      </w:r>
      <w:r w:rsidR="0079775B">
        <w:rPr>
          <w:rFonts w:hint="eastAsia"/>
          <w:sz w:val="20"/>
        </w:rPr>
        <w:t xml:space="preserve">In </w:t>
      </w:r>
      <w:r w:rsidR="00D15C4F" w:rsidRPr="0079775B">
        <w:rPr>
          <w:rFonts w:hint="eastAsia"/>
          <w:sz w:val="20"/>
        </w:rPr>
        <w:t>Figure 2.2-3</w:t>
      </w:r>
      <w:r w:rsidR="00B01976" w:rsidRPr="0079775B">
        <w:rPr>
          <w:rFonts w:hint="eastAsia"/>
          <w:sz w:val="20"/>
        </w:rPr>
        <w:t>,</w:t>
      </w:r>
      <w:r w:rsidR="00D15C4F" w:rsidRPr="0079775B">
        <w:rPr>
          <w:rFonts w:hint="eastAsia"/>
          <w:sz w:val="20"/>
        </w:rPr>
        <w:t xml:space="preserve"> </w:t>
      </w:r>
      <w:r w:rsidRPr="0079775B">
        <w:rPr>
          <w:rFonts w:hint="eastAsia"/>
          <w:sz w:val="20"/>
        </w:rPr>
        <w:t>two</w:t>
      </w:r>
      <w:r w:rsidRPr="0079775B">
        <w:rPr>
          <w:sz w:val="20"/>
        </w:rPr>
        <w:t xml:space="preserve"> satellite</w:t>
      </w:r>
      <w:r w:rsidRPr="0079775B">
        <w:rPr>
          <w:rFonts w:hint="eastAsia"/>
          <w:sz w:val="20"/>
        </w:rPr>
        <w:t xml:space="preserve">s operating on two </w:t>
      </w:r>
      <w:r w:rsidRPr="0079775B">
        <w:rPr>
          <w:sz w:val="20"/>
        </w:rPr>
        <w:t>neighbour</w:t>
      </w:r>
      <w:r w:rsidRPr="0079775B">
        <w:rPr>
          <w:rFonts w:hint="eastAsia"/>
          <w:sz w:val="20"/>
        </w:rPr>
        <w:t xml:space="preserve"> carriers </w:t>
      </w:r>
      <w:r w:rsidR="00D15C4F" w:rsidRPr="0079775B">
        <w:rPr>
          <w:rFonts w:hint="eastAsia"/>
          <w:sz w:val="20"/>
        </w:rPr>
        <w:t xml:space="preserve">but </w:t>
      </w:r>
      <w:r w:rsidRPr="0079775B">
        <w:rPr>
          <w:rFonts w:hint="eastAsia"/>
          <w:sz w:val="20"/>
        </w:rPr>
        <w:t>at different height are</w:t>
      </w:r>
      <w:r w:rsidRPr="0079775B">
        <w:rPr>
          <w:sz w:val="20"/>
        </w:rPr>
        <w:t xml:space="preserve"> assumed</w:t>
      </w:r>
      <w:r w:rsidR="00B01976" w:rsidRPr="0079775B">
        <w:rPr>
          <w:rFonts w:hint="eastAsia"/>
          <w:sz w:val="20"/>
        </w:rPr>
        <w:t>, where the GEO have larger cell coverage and LEO has smaller coverage</w:t>
      </w:r>
    </w:p>
    <w:p w:rsidR="00AA4701" w:rsidRDefault="00AA4701" w:rsidP="004B3D61">
      <w:pPr>
        <w:spacing w:before="0" w:after="120"/>
        <w:jc w:val="left"/>
        <w:rPr>
          <w:sz w:val="20"/>
        </w:rPr>
      </w:pPr>
      <w:r>
        <w:rPr>
          <w:sz w:val="20"/>
        </w:rPr>
        <w:t>F</w:t>
      </w:r>
      <w:r>
        <w:rPr>
          <w:rFonts w:hint="eastAsia"/>
          <w:sz w:val="20"/>
        </w:rPr>
        <w:t xml:space="preserve">or NTN UE </w:t>
      </w:r>
      <w:r w:rsidRPr="00AA4701">
        <w:rPr>
          <w:sz w:val="20"/>
        </w:rPr>
        <w:t>distribution</w:t>
      </w:r>
      <w:r>
        <w:rPr>
          <w:rFonts w:hint="eastAsia"/>
          <w:sz w:val="20"/>
        </w:rPr>
        <w:t>,</w:t>
      </w:r>
      <w:r w:rsidRPr="00AA4701">
        <w:rPr>
          <w:rFonts w:hint="eastAsia"/>
          <w:sz w:val="20"/>
        </w:rPr>
        <w:t xml:space="preserve"> </w:t>
      </w:r>
      <w:r>
        <w:rPr>
          <w:rFonts w:hint="eastAsia"/>
          <w:sz w:val="20"/>
        </w:rPr>
        <w:t>a</w:t>
      </w:r>
      <w:r w:rsidRPr="00AA4701">
        <w:rPr>
          <w:sz w:val="20"/>
        </w:rPr>
        <w:t>t least X</w:t>
      </w:r>
      <w:r w:rsidR="003807F3">
        <w:rPr>
          <w:rFonts w:hint="eastAsia"/>
          <w:sz w:val="20"/>
        </w:rPr>
        <w:t xml:space="preserve"> </w:t>
      </w:r>
      <w:r w:rsidRPr="00AA4701">
        <w:rPr>
          <w:sz w:val="20"/>
        </w:rPr>
        <w:t>=</w:t>
      </w:r>
      <w:r w:rsidR="003807F3">
        <w:rPr>
          <w:rFonts w:hint="eastAsia"/>
          <w:sz w:val="20"/>
        </w:rPr>
        <w:t xml:space="preserve"> [</w:t>
      </w:r>
      <w:r w:rsidRPr="00AA4701">
        <w:rPr>
          <w:sz w:val="20"/>
        </w:rPr>
        <w:t>10</w:t>
      </w:r>
      <w:r w:rsidR="003807F3">
        <w:rPr>
          <w:rFonts w:hint="eastAsia"/>
          <w:sz w:val="20"/>
        </w:rPr>
        <w:t>]</w:t>
      </w:r>
      <w:r w:rsidRPr="00AA4701">
        <w:rPr>
          <w:sz w:val="20"/>
        </w:rPr>
        <w:t xml:space="preserve"> UEs per beam with uniform distribution in all the cell </w:t>
      </w:r>
      <w:r w:rsidR="006D1DCF">
        <w:rPr>
          <w:rFonts w:hint="eastAsia"/>
          <w:sz w:val="20"/>
        </w:rPr>
        <w:t xml:space="preserve">coverage </w:t>
      </w:r>
      <w:r w:rsidRPr="00AA4701">
        <w:rPr>
          <w:sz w:val="20"/>
        </w:rPr>
        <w:t>area associated to each beam.</w:t>
      </w:r>
      <w:r>
        <w:rPr>
          <w:rFonts w:hint="eastAsia"/>
          <w:sz w:val="20"/>
        </w:rPr>
        <w:t xml:space="preserve"> </w:t>
      </w:r>
    </w:p>
    <w:p w:rsidR="000E2669" w:rsidRDefault="00AA4701" w:rsidP="004B3D61">
      <w:pPr>
        <w:spacing w:before="0" w:after="120"/>
        <w:jc w:val="left"/>
        <w:rPr>
          <w:sz w:val="20"/>
        </w:rPr>
      </w:pPr>
      <w:r>
        <w:rPr>
          <w:sz w:val="20"/>
        </w:rPr>
        <w:t>T</w:t>
      </w:r>
      <w:r>
        <w:rPr>
          <w:rFonts w:hint="eastAsia"/>
          <w:sz w:val="20"/>
        </w:rPr>
        <w:t xml:space="preserve">he TN UE distribution could </w:t>
      </w:r>
      <w:r>
        <w:rPr>
          <w:sz w:val="20"/>
        </w:rPr>
        <w:t>refer</w:t>
      </w:r>
      <w:r>
        <w:rPr>
          <w:rFonts w:hint="eastAsia"/>
          <w:sz w:val="20"/>
        </w:rPr>
        <w:t xml:space="preserve"> to TR38.803</w:t>
      </w:r>
      <w:r w:rsidR="00BB6CDF">
        <w:rPr>
          <w:rFonts w:hint="eastAsia"/>
          <w:sz w:val="20"/>
        </w:rPr>
        <w:t xml:space="preserve"> [6]</w:t>
      </w:r>
      <w:r w:rsidR="00B01976">
        <w:rPr>
          <w:rFonts w:hint="eastAsia"/>
          <w:sz w:val="20"/>
        </w:rPr>
        <w:t>, which also considered uniform UE distribution</w:t>
      </w:r>
      <w:r>
        <w:rPr>
          <w:rFonts w:hint="eastAsia"/>
          <w:sz w:val="20"/>
        </w:rPr>
        <w:t>.</w:t>
      </w:r>
      <w:r w:rsidRPr="00AA4701">
        <w:rPr>
          <w:sz w:val="20"/>
        </w:rPr>
        <w:t xml:space="preserve"> </w:t>
      </w:r>
    </w:p>
    <w:p w:rsidR="00AA4701" w:rsidRDefault="000E2669" w:rsidP="004B3D61">
      <w:pPr>
        <w:spacing w:before="0" w:after="120"/>
        <w:jc w:val="left"/>
        <w:rPr>
          <w:sz w:val="20"/>
        </w:rPr>
      </w:pPr>
      <w:r>
        <w:rPr>
          <w:sz w:val="20"/>
        </w:rPr>
        <w:t>F</w:t>
      </w:r>
      <w:r>
        <w:rPr>
          <w:rFonts w:hint="eastAsia"/>
          <w:sz w:val="20"/>
        </w:rPr>
        <w:t>or both TN and NTN network, i</w:t>
      </w:r>
      <w:r w:rsidR="00AA4701">
        <w:rPr>
          <w:sz w:val="20"/>
        </w:rPr>
        <w:t xml:space="preserve">t </w:t>
      </w:r>
      <w:r w:rsidR="00AA4701">
        <w:rPr>
          <w:rFonts w:hint="eastAsia"/>
          <w:sz w:val="20"/>
        </w:rPr>
        <w:t xml:space="preserve">is proposed frequency reuse factor 1 </w:t>
      </w:r>
      <w:r w:rsidR="00B01976">
        <w:rPr>
          <w:rFonts w:hint="eastAsia"/>
          <w:sz w:val="20"/>
        </w:rPr>
        <w:t>is considered in</w:t>
      </w:r>
      <w:r w:rsidR="00AA4701">
        <w:rPr>
          <w:rFonts w:hint="eastAsia"/>
          <w:sz w:val="20"/>
        </w:rPr>
        <w:t xml:space="preserve"> the coexistence study.</w:t>
      </w:r>
    </w:p>
    <w:p w:rsidR="000E2669" w:rsidRPr="000E2669" w:rsidRDefault="000E2669" w:rsidP="004B3D61">
      <w:pPr>
        <w:spacing w:before="0" w:after="120"/>
        <w:jc w:val="left"/>
        <w:rPr>
          <w:sz w:val="20"/>
        </w:rPr>
      </w:pPr>
    </w:p>
    <w:p w:rsidR="00AA4701" w:rsidRDefault="00AA4701" w:rsidP="004B3D61">
      <w:pPr>
        <w:spacing w:before="0" w:after="120"/>
        <w:jc w:val="left"/>
        <w:rPr>
          <w:sz w:val="20"/>
        </w:rPr>
      </w:pPr>
      <w:r>
        <w:rPr>
          <w:rFonts w:hint="eastAsia"/>
        </w:rPr>
        <w:t>T</w:t>
      </w:r>
      <w:r w:rsidRPr="00B923D6">
        <w:t xml:space="preserve">he wrap around mechanism </w:t>
      </w:r>
      <w:r w:rsidR="006D1DCF">
        <w:rPr>
          <w:rFonts w:hint="eastAsia"/>
        </w:rPr>
        <w:t>should be considered</w:t>
      </w:r>
      <w:r w:rsidRPr="00B923D6">
        <w:t xml:space="preserve"> in system level simulations.</w:t>
      </w:r>
    </w:p>
    <w:p w:rsidR="007F5AC9" w:rsidRDefault="007F5AC9">
      <w:pPr>
        <w:overflowPunct/>
        <w:autoSpaceDE/>
        <w:autoSpaceDN/>
        <w:adjustRightInd/>
        <w:spacing w:before="0" w:after="0"/>
        <w:jc w:val="left"/>
        <w:textAlignment w:val="auto"/>
        <w:rPr>
          <w:sz w:val="20"/>
        </w:rPr>
      </w:pPr>
      <w:r>
        <w:rPr>
          <w:sz w:val="20"/>
        </w:rPr>
        <w:br w:type="page"/>
      </w:r>
    </w:p>
    <w:p w:rsidR="005C0370" w:rsidRDefault="001559FD" w:rsidP="005C0370">
      <w:pPr>
        <w:rPr>
          <w:noProof/>
        </w:rPr>
      </w:pPr>
      <w:r>
        <w:rPr>
          <w:noProof/>
          <w:lang w:val="en-US"/>
        </w:rPr>
        <w:lastRenderedPageBreak/>
        <mc:AlternateContent>
          <mc:Choice Requires="wps">
            <w:drawing>
              <wp:anchor distT="0" distB="0" distL="114300" distR="114300" simplePos="0" relativeHeight="251657216" behindDoc="0" locked="0" layoutInCell="1" allowOverlap="1" wp14:anchorId="08283D95" wp14:editId="0ACF29DD">
                <wp:simplePos x="0" y="0"/>
                <wp:positionH relativeFrom="column">
                  <wp:posOffset>1844035</wp:posOffset>
                </wp:positionH>
                <wp:positionV relativeFrom="paragraph">
                  <wp:posOffset>50165</wp:posOffset>
                </wp:positionV>
                <wp:extent cx="1730375" cy="1539240"/>
                <wp:effectExtent l="0" t="0" r="22225" b="22860"/>
                <wp:wrapNone/>
                <wp:docPr id="9" name="六边形 9"/>
                <wp:cNvGraphicFramePr/>
                <a:graphic xmlns:a="http://schemas.openxmlformats.org/drawingml/2006/main">
                  <a:graphicData uri="http://schemas.microsoft.com/office/word/2010/wordprocessingShape">
                    <wps:wsp>
                      <wps:cNvSpPr/>
                      <wps:spPr>
                        <a:xfrm>
                          <a:off x="0" y="0"/>
                          <a:ext cx="1730375" cy="1539240"/>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9" o:spid="_x0000_s1026" type="#_x0000_t9" style="position:absolute;left:0;text-align:left;margin-left:145.2pt;margin-top:3.95pt;width:136.25pt;height:121.2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" adj="4804" fillcolor="#4f81bd [3204]" strokecolor="#002060" strokeweight="1pt"/>
            </w:pict>
          </mc:Fallback>
        </mc:AlternateContent>
      </w:r>
      <w:r w:rsidR="005C0370">
        <w:rPr>
          <w:noProof/>
          <w:lang w:val="en-US"/>
        </w:rPr>
        <mc:AlternateContent>
          <mc:Choice Requires="wpg">
            <w:drawing>
              <wp:anchor distT="0" distB="0" distL="114300" distR="114300" simplePos="0" relativeHeight="251740160" behindDoc="0" locked="0" layoutInCell="1" allowOverlap="1" wp14:anchorId="5C4A1923" wp14:editId="21B334AD">
                <wp:simplePos x="0" y="0"/>
                <wp:positionH relativeFrom="column">
                  <wp:posOffset>2105660</wp:posOffset>
                </wp:positionH>
                <wp:positionV relativeFrom="paragraph">
                  <wp:posOffset>-28787</wp:posOffset>
                </wp:positionV>
                <wp:extent cx="551180" cy="523240"/>
                <wp:effectExtent l="0" t="0" r="20320" b="10160"/>
                <wp:wrapNone/>
                <wp:docPr id="29" name="组合 2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0" name="六边形 3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六边形 3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六边形 3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六边形 3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六边形 3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六边形 3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六边形 3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9" o:spid="_x0000_s1026" style="position:absolute;left:0;text-align:left;margin-left:165.8pt;margin-top:-2.25pt;width:43.4pt;height:41.2pt;z-index:25174016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">
                <v:shape id="六边形 3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RpuMIA&#10;AADbAAAADwAAAGRycy9kb3ducmV2LnhtbERPTWuDQBC9B/oflin0EuKaJkhrs0ooFDwEoSaHHifu&#10;VCXurLhbtf++ewj0+Hjfh3wxvZhodJ1lBdsoBkFcW91xo+By/ti8gHAeWWNvmRT8koM8e1gdMNV2&#10;5k+aKt+IEMIuRQWt90MqpatbMugiOxAH7tuOBn2AYyP1iHMIN718juNEGuw4NLQ40HtL9a36MQqK&#10;al2eXpNlvsljWSYnv79+bfdKPT0uxzcQnhb/L767C61gF9aHL+EHyO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dGm4wgAAANsAAAAPAAAAAAAAAAAAAAAAAJgCAABkcnMvZG93&#10;bnJldi54bWxQSwUGAAAAAAQABAD1AAAAhwMAAAAA&#10;" adj="4785" filled="f" strokecolor="#92d050" strokeweight="1pt"/>
                <v:shape id="六边形 3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jMI8QA&#10;AADbAAAADwAAAGRycy9kb3ducmV2LnhtbESPQWvCQBSE7wX/w/KEXopuUiVodBURCh4k0OjB4zP7&#10;TILZtyG7mvTfu4VCj8PMfMOst4NpxJM6V1tWEE8jEMSF1TWXCs6nr8kChPPIGhvLpOCHHGw3o7c1&#10;ptr2/E3P3JciQNilqKDyvk2ldEVFBt3UtsTBu9nOoA+yK6XusA9w08jPKEqkwZrDQoUt7Ssq7vnD&#10;KDjkH9lxmQz9Xe6yLDn6+fUSz5V6Hw+7FQhPg/8P/7UPWsEsht8v4QfIz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4zCPEAAAA2wAAAA8AAAAAAAAAAAAAAAAAmAIAAGRycy9k&#10;b3ducmV2LnhtbFBLBQYAAAAABAAEAPUAAACJAwAAAAA=&#10;" adj="4785" filled="f" strokecolor="#92d050" strokeweight="1pt"/>
                <v:shape id="六边形 3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VMUA&#10;AADbAAAADwAAAGRycy9kb3ducmV2LnhtbESPT4vCMBTE7wt+h/AEL4um/qFoNYoICx6kYHcPHp/N&#10;sy02L6XJ2vrtzcKCx2FmfsNsdr2pxYNaV1lWMJ1EIIhzqysuFPx8f42XIJxH1lhbJgVPcrDbDj42&#10;mGjb8ZkemS9EgLBLUEHpfZNI6fKSDLqJbYiDd7OtQR9kW0jdYhfgppazKIqlwYrDQokNHUrK79mv&#10;UXDMPtPTKu67u9ynaXzyi+tlulBqNOz3axCeev8O/7ePWsF8Bn9fwg+Q2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6lJUxQAAANsAAAAPAAAAAAAAAAAAAAAAAJgCAABkcnMv&#10;ZG93bnJldi54bWxQSwUGAAAAAAQABAD1AAAAigMAAAAA&#10;" adj="4785" filled="f" strokecolor="#92d050" strokeweight="1pt"/>
                <v:shape id="六边形 3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b3z8UA&#10;AADbAAAADwAAAGRycy9kb3ducmV2LnhtbESPT4vCMBTE78J+h/AWvIim/qGsXaPIguBBCls97PHZ&#10;PNti81KaaOu3N4Kwx2FmfsOsNr2pxZ1aV1lWMJ1EIIhzqysuFJyOu/EXCOeRNdaWScGDHGzWH4MV&#10;Jtp2/Ev3zBciQNglqKD0vkmkdHlJBt3ENsTBu9jWoA+yLaRusQtwU8tZFMXSYMVhocSGfkrKr9nN&#10;KNhno/SwjPvuKrdpGh/84vw3XSg1/Oy33yA89f4//G7vtYL5HF5fw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pvfPxQAAANsAAAAPAAAAAAAAAAAAAAAAAJgCAABkcnMv&#10;ZG93bnJldi54bWxQSwUGAAAAAAQABAD1AAAAigMAAAAA&#10;" adj="4785" filled="f" strokecolor="#92d050" strokeweight="1pt"/>
                <v:shape id="六边形 3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9vu8QA&#10;AADbAAAADwAAAGRycy9kb3ducmV2LnhtbESPQWvCQBSE74X+h+UVvBTdqCHY1FVEEDxIwNhDj6/Z&#10;1ySYfRuyq4n/3hUEj8PMfMMs14NpxJU6V1tWMJ1EIIgLq2suFfycduMFCOeRNTaWScGNHKxX729L&#10;TLXt+UjX3JciQNilqKDyvk2ldEVFBt3EtsTB+7edQR9kV0rdYR/gppGzKEqkwZrDQoUtbSsqzvnF&#10;KNjnn9nhKxn6s9xkWXLw8d/vNFZq9DFsvkF4Gvwr/GzvtYJ5DI8v4QfI1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Pb7vEAAAA2wAAAA8AAAAAAAAAAAAAAAAAmAIAAGRycy9k&#10;b3ducmV2LnhtbFBLBQYAAAAABAAEAPUAAACJAwAAAAA=&#10;" adj="4785" filled="f" strokecolor="#92d050" strokeweight="1pt"/>
                <v:shape id="六边形 3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PKIMUA&#10;AADbAAAADwAAAGRycy9kb3ducmV2LnhtbESPQWvCQBSE74L/YXmCl1I3VhtqdBUpCB4k0Oihx9fs&#10;Mwlm34bsauK/d4WCx2FmvmFWm97U4katqywrmE4iEMS51RUXCk7H3fsXCOeRNdaWScGdHGzWw8EK&#10;E207/qFb5gsRIOwSVFB63yRSurwkg25iG+LgnW1r0AfZFlK32AW4qeVHFMXSYMVhocSGvkvKL9nV&#10;KNhnb+lhEffdRW7TND74+d/vdK7UeNRvlyA89f4V/m/vtYLZJzy/hB8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A8ogxQAAANsAAAAPAAAAAAAAAAAAAAAAAJgCAABkcnMv&#10;ZG93bnJldi54bWxQSwUGAAAAAAQABAD1AAAAigMAAAAA&#10;" adj="4785" filled="f" strokecolor="#92d050" strokeweight="1pt"/>
                <v:shape id="六边形 3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UV8UA&#10;AADbAAAADwAAAGRycy9kb3ducmV2LnhtbESPQWuDQBSE74X+h+UVcinJahsksdmEUCh4EKEmhxxf&#10;3FeVuG/F3ar5991CocdhZr5hdofZdGKkwbWWFcSrCARxZXXLtYLz6WO5AeE8ssbOMim4k4PD/vFh&#10;h6m2E3/SWPpaBAi7FBU03veplK5qyKBb2Z44eF92MOiDHGqpB5wC3HTyJYoSabDlsNBgT+8NVbfy&#10;2yjIyuci3ybzdJPHokhyv75e4rVSi6f5+AbC0+z/w3/tTCt4TeD3S/gB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0VRXxQAAANs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719680" behindDoc="0" locked="0" layoutInCell="1" allowOverlap="1" wp14:anchorId="72F885F8" wp14:editId="433872FB">
                <wp:simplePos x="0" y="0"/>
                <wp:positionH relativeFrom="column">
                  <wp:posOffset>3135630</wp:posOffset>
                </wp:positionH>
                <wp:positionV relativeFrom="paragraph">
                  <wp:posOffset>144145</wp:posOffset>
                </wp:positionV>
                <wp:extent cx="551180" cy="523240"/>
                <wp:effectExtent l="0" t="0" r="20320" b="10160"/>
                <wp:wrapNone/>
                <wp:docPr id="523" name="组合 52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24" name="六边形 52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六边形 52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6" name="六边形 52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7" name="六边形 52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六边形 52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9" name="六边形 52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0" name="六边形 53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23" o:spid="_x0000_s1026" style="position:absolute;left:0;text-align:left;margin-left:246.9pt;margin-top:11.35pt;width:43.4pt;height:41.2pt;z-index:25171968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">
                <v:shape id="六边形 52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p+lsYA&#10;AADcAAAADwAAAGRycy9kb3ducmV2LnhtbESPQWvCQBSE7wX/w/IKvRSzUdLQpq4iguBBAo0eenxm&#10;X5Ng9m3Irib9964geBxm5htmsRpNK67Uu8ayglkUgyAurW64UnA8bKefIJxH1thaJgX/5GC1nLws&#10;MNN24B+6Fr4SAcIuQwW1910mpStrMugi2xEH78/2Bn2QfSV1j0OAm1bO4ziVBhsOCzV2tKmpPBcX&#10;o2BXvOf7r3QcznKd5+neJ6ffWaLU2+u4/gbhafTP8KO90wo+5gncz4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qp+lsYAAADcAAAADwAAAAAAAAAAAAAAAACYAgAAZHJz&#10;L2Rvd25yZXYueG1sUEsFBgAAAAAEAAQA9QAAAIsDAAAAAA==&#10;" adj="4785" filled="f" strokecolor="#92d050" strokeweight="1pt"/>
                <v:shape id="六边形 52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bbDcUA&#10;AADcAAAADwAAAGRycy9kb3ducmV2LnhtbESPQYvCMBSE78L+h/AWvIimiha3axQRBA9SsO5hj2+b&#10;t22xeSlNtPXfG0HwOMzMN8xq05ta3Kh1lWUF00kEgji3uuJCwc95P16CcB5ZY22ZFNzJwWb9MVhh&#10;om3HJ7plvhABwi5BBaX3TSKly0sy6Ca2IQ7ev20N+iDbQuoWuwA3tZxFUSwNVhwWSmxoV1J+ya5G&#10;wSEbpcevuO8ucpum8dHP/36nc6WGn/32G4Sn3r/Dr/ZBK1jMFvA8E4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5tsNxQAAANwAAAAPAAAAAAAAAAAAAAAAAJgCAABkcnMv&#10;ZG93bnJldi54bWxQSwUGAAAAAAQABAD1AAAAigMAAAAA&#10;" adj="4785" filled="f" strokecolor="#92d050" strokeweight="1pt"/>
                <v:shape id="六边形 52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RFesUA&#10;AADcAAAADwAAAGRycy9kb3ducmV2LnhtbESPQYvCMBSE78L+h/AW9iKaKlrWrlFkQfAgBauHPT6b&#10;Z1tsXkoTbfffG0HwOMzMN8xy3Zta3Kl1lWUFk3EEgji3uuJCwem4HX2DcB5ZY22ZFPyTg/XqY7DE&#10;RNuOD3TPfCEChF2CCkrvm0RKl5dk0I1tQxy8i20N+iDbQuoWuwA3tZxGUSwNVhwWSmzot6T8mt2M&#10;gl02TPeLuO+ucpOm8d7Pzn+TmVJfn/3mB4Sn3r/Dr/ZOK5hPY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NEV6xQAAANwAAAAPAAAAAAAAAAAAAAAAAJgCAABkcnMv&#10;ZG93bnJldi54bWxQSwUGAAAAAAQABAD1AAAAigMAAAAA&#10;" adj="4785" filled="f" strokecolor="#92d050" strokeweight="1pt"/>
                <v:shape id="六边形 52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g4cYA&#10;AADcAAAADwAAAGRycy9kb3ducmV2LnhtbESPQWvCQBSE70L/w/IEL6IbxcY2ugkiFDxIoKkHj6/Z&#10;1ySYfRuyW5P++26h4HGYmW+YfTaaVtypd41lBatlBIK4tLrhSsHl423xAsJ5ZI2tZVLwQw6y9Gmy&#10;x0Tbgd/pXvhKBAi7BBXU3neJlK6syaBb2o44eF+2N+iD7CupexwC3LRyHUWxNNhwWKixo2NN5a34&#10;NgpOxTw/v8bjcJOHPI/PfvN5XW2Umk3Hww6Ep9E/wv/tk1bwvN7C35l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g4cYAAADcAAAADwAAAAAAAAAAAAAAAACYAgAAZHJz&#10;L2Rvd25yZXYueG1sUEsFBgAAAAAEAAQA9QAAAIsDAAAAAA==&#10;" adj="4785" filled="f" strokecolor="#92d050" strokeweight="1pt"/>
                <v:shape id="六边形 52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0k8MA&#10;AADcAAAADwAAAGRycy9kb3ducmV2LnhtbERPz2vCMBS+D/wfwhN2GZpWtLjOKEUYeJCCdYcd35q3&#10;tti8lCba7L9fDoMdP77fu0MwvXjQ6DrLCtJlAoK4trrjRsHH9X2xBeE8ssbeMin4IQeH/exph7m2&#10;E1/oUflGxBB2OSpovR9yKV3dkkG3tANx5L7taNBHODZSjzjFcNPLVZJk0mDHsaHFgY4t1bfqbhSc&#10;qpfy/JqF6SaLsszOfv31ma6Vep6H4g2Ep+D/xX/uk1awWcW18Uw8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0k8MAAADcAAAADwAAAAAAAAAAAAAAAACYAgAAZHJzL2Rv&#10;d25yZXYueG1sUEsFBgAAAAAEAAQA9QAAAIgDAAAAAA==&#10;" adj="4785" filled="f" strokecolor="#92d050" strokeweight="1pt"/>
                <v:shape id="六边形 52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vRCMUA&#10;AADcAAAADwAAAGRycy9kb3ducmV2LnhtbESPQYvCMBSE7wv+h/AEL4umilu0GkWEBQ9S2OrB47N5&#10;tsXmpTRZW/+9ERb2OMzMN8x625taPKh1lWUF00kEgji3uuJCwfn0PV6AcB5ZY22ZFDzJwXYz+Fhj&#10;om3HP/TIfCEChF2CCkrvm0RKl5dk0E1sQxy8m20N+iDbQuoWuwA3tZxFUSwNVhwWSmxoX1J+z36N&#10;gkP2mR6Xcd/d5S5N46OfXy/TuVKjYb9bgfDU+//wX/ugFXzNlvA+E4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q9EIxQAAANwAAAAPAAAAAAAAAAAAAAAAAJgCAABkcnMv&#10;ZG93bnJldi54bWxQSwUGAAAAAAQABAD1AAAAigMAAAAA&#10;" adj="4785" filled="f" strokecolor="#92d050" strokeweight="1pt"/>
                <v:shape id="六边形 53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juSMIA&#10;AADcAAAADwAAAGRycy9kb3ducmV2LnhtbERPTYvCMBC9L/gfwgh7WTR1V4tWo4iw4EEKVg8ex2Zs&#10;i82kNNF2//3mIHh8vO/Vpje1eFLrKssKJuMIBHFudcWFgvPpdzQH4TyyxtoyKfgjB5v14GOFibYd&#10;H+mZ+UKEEHYJKii9bxIpXV6SQTe2DXHgbrY16ANsC6lb7EK4qeV3FMXSYMWhocSGdiXl9+xhFOyz&#10;r/SwiPvuLrdpGh/89HqZTJX6HPbbJQhPvX+LX+69VjD7CfPDmX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ASO5IwgAAANwAAAAPAAAAAAAAAAAAAAAAAJgCAABkcnMvZG93&#10;bnJldi54bWxQSwUGAAAAAAQABAD1AAAAhw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716608" behindDoc="0" locked="0" layoutInCell="1" allowOverlap="1" wp14:anchorId="679FD2A2" wp14:editId="79608DAE">
                <wp:simplePos x="0" y="0"/>
                <wp:positionH relativeFrom="column">
                  <wp:posOffset>2619375</wp:posOffset>
                </wp:positionH>
                <wp:positionV relativeFrom="paragraph">
                  <wp:posOffset>57785</wp:posOffset>
                </wp:positionV>
                <wp:extent cx="551180" cy="523240"/>
                <wp:effectExtent l="0" t="0" r="20320" b="10160"/>
                <wp:wrapNone/>
                <wp:docPr id="499" name="组合 49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00" name="六边形 50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1" name="六边形 50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六边形 50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3" name="六边形 50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4" name="六边形 50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5" name="六边形 50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6" name="六边形 50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99" o:spid="_x0000_s1026" style="position:absolute;left:0;text-align:left;margin-left:206.25pt;margin-top:4.55pt;width:43.4pt;height:41.2pt;z-index:25171660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">
                <v:shape id="六边形 50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Qk9cIA&#10;AADcAAAADwAAAGRycy9kb3ducmV2LnhtbERPTYvCMBC9C/sfwix4EZsqWtauUWRB8CAFq4c9js3Y&#10;FptJaaLt/vvNQfD4eN/r7WAa8aTO1ZYVzKIYBHFhdc2lgst5P/0C4TyyxsYyKfgjB9vNx2iNqbY9&#10;n+iZ+1KEEHYpKqi8b1MpXVGRQRfZljhwN9sZ9AF2pdQd9iHcNHIex4k0WHNoqLCln4qKe/4wCg75&#10;JDuukqG/y12WJUe/uP7OFkqNP4fdNwhPg3+LX+6DVrCMw/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JCT1wgAAANwAAAAPAAAAAAAAAAAAAAAAAJgCAABkcnMvZG93&#10;bnJldi54bWxQSwUGAAAAAAQABAD1AAAAhwMAAAAA&#10;" adj="4785" filled="f" strokecolor="#92d050" strokeweight="1pt"/>
                <v:shape id="六边形 50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iBbsUA&#10;AADcAAAADwAAAGRycy9kb3ducmV2LnhtbESPQWvCQBSE7wX/w/IEL0U3KTZodBURCh4k0OjB4zP7&#10;TILZtyG7mvjvu4VCj8PMfMOst4NpxJM6V1tWEM8iEMSF1TWXCs6nr+kChPPIGhvLpOBFDrab0dsa&#10;U217/qZn7ksRIOxSVFB536ZSuqIig25mW+Lg3Wxn0AfZlVJ32Ae4aeRHFCXSYM1hocKW9hUV9/xh&#10;FBzy9+y4TIb+LndZlhz9/HqJ50pNxsNuBcLT4P/Df+2DVvAZxf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aIFuxQAAANwAAAAPAAAAAAAAAAAAAAAAAJgCAABkcnMv&#10;ZG93bnJldi54bWxQSwUGAAAAAAQABAD1AAAAigMAAAAA&#10;" adj="4785" filled="f" strokecolor="#92d050" strokeweight="1pt"/>
                <v:shape id="六边形 50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ofGcUA&#10;AADcAAAADwAAAGRycy9kb3ducmV2LnhtbESPQYvCMBSE7wv+h/AEL8uaKm5xq1FEEDxIYasHj2+b&#10;t22xeSlNtPXfG0HwOMzMN8xy3Zta3Kh1lWUFk3EEgji3uuJCwem4+5qDcB5ZY22ZFNzJwXo1+Fhi&#10;om3Hv3TLfCEChF2CCkrvm0RKl5dk0I1tQxy8f9sa9EG2hdQtdgFuajmNolgarDgslNjQtqT8kl2N&#10;gn32mR5+4r67yE2axgc/+ztPZkqNhv1mAcJT79/hV3uvFXxHU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uh8ZxQAAANwAAAAPAAAAAAAAAAAAAAAAAJgCAABkcnMv&#10;ZG93bnJldi54bWxQSwUGAAAAAAQABAD1AAAAigMAAAAA&#10;" adj="4785" filled="f" strokecolor="#92d050" strokeweight="1pt"/>
                <v:shape id="六边形 50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a6gsUA&#10;AADcAAAADwAAAGRycy9kb3ducmV2LnhtbESPQWvCQBSE74L/YXmCl1I3VhtqdBUpCB4k0Oihx9fs&#10;Mwlm34bsauK/d4WCx2FmvmFWm97U4katqywrmE4iEMS51RUXCk7H3fsXCOeRNdaWScGdHGzWw8EK&#10;E207/qFb5gsRIOwSVFB63yRSurwkg25iG+LgnW1r0AfZFlK32AW4qeVHFMXSYMVhocSGvkvKL9nV&#10;KNhnb+lhEffdRW7TND74+d/vdK7UeNRvlyA89f4V/m/vtYLPaAb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qCxQAAANwAAAAPAAAAAAAAAAAAAAAAAJgCAABkcnMv&#10;ZG93bnJldi54bWxQSwUGAAAAAAQABAD1AAAAigMAAAAA&#10;" adj="4785" filled="f" strokecolor="#92d050" strokeweight="1pt"/>
                <v:shape id="六边形 50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8i9sYA&#10;AADcAAAADwAAAGRycy9kb3ducmV2LnhtbESPQWuDQBSE74X8h+UFeil1TTHSmqwSAoUcghDTQ4+v&#10;7otK3LfibqL9991CocdhZr5htsVsenGn0XWWFayiGARxbXXHjYKP8/vzKwjnkTX2lknBNzko8sXD&#10;FjNtJz7RvfKNCBB2GSpovR8yKV3dkkEX2YE4eBc7GvRBjo3UI04Bbnr5EsepNNhxWGhxoH1L9bW6&#10;GQWH6qk8vqXzdJW7skyPPvn6XCVKPS7n3QaEp9n/h//aB61gHSfweyYcAZ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R8i9sYAAADcAAAADwAAAAAAAAAAAAAAAACYAgAAZHJz&#10;L2Rvd25yZXYueG1sUEsFBgAAAAAEAAQA9QAAAIsDAAAAAA==&#10;" adj="4785" filled="f" strokecolor="#92d050" strokeweight="1pt"/>
                <v:shape id="六边形 50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OHbcUA&#10;AADcAAAADwAAAGRycy9kb3ducmV2LnhtbESPQYvCMBSE78L+h/AWvIimipa1axRZEDxIYauHPT6b&#10;Z1tsXkoTbf33RhD2OMzMN8xq05ta3Kl1lWUF00kEgji3uuJCwem4G3+BcB5ZY22ZFDzIwWb9MVhh&#10;om3Hv3TPfCEChF2CCkrvm0RKl5dk0E1sQxy8i20N+iDbQuoWuwA3tZxFUSwNVhwWSmzop6T8mt2M&#10;gn02Sg/LuO+ucpum8cHPz3/TuVLDz377DcJT7//D7/ZeK1hEC3idCUdAr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U4dtxQAAANwAAAAPAAAAAAAAAAAAAAAAAJgCAABkcnMv&#10;ZG93bnJldi54bWxQSwUGAAAAAAQABAD1AAAAigMAAAAA&#10;" adj="4785" filled="f" strokecolor="#92d050" strokeweight="1pt"/>
                <v:shape id="六边形 50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EZGsUA&#10;AADcAAAADwAAAGRycy9kb3ducmV2LnhtbESPQYvCMBSE78L+h/AWvMiaKlrWahRZEDxIwbqHPT6b&#10;Z1tsXkqTtfXfG0HwOMzMN8xq05ta3Kh1lWUFk3EEgji3uuJCwe9p9/UNwnlkjbVlUnAnB5v1x2CF&#10;ibYdH+mW+UIECLsEFZTeN4mULi/JoBvbhjh4F9sa9EG2hdQtdgFuajmNolgarDgslNjQT0n5Nfs3&#10;CvbZKD0s4r67ym2axgc/O/9NZkoNP/vtEoSn3r/Dr/ZeK5hHMTzPhCM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gRkaxQAAANwAAAAPAAAAAAAAAAAAAAAAAJgCAABkcnMv&#10;ZG93bnJldi54bWxQSwUGAAAAAAQABAD1AAAAigM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25824" behindDoc="0" locked="0" layoutInCell="1" allowOverlap="1" wp14:anchorId="4E0BF6FD" wp14:editId="3C0F1C5B">
                <wp:simplePos x="0" y="0"/>
                <wp:positionH relativeFrom="column">
                  <wp:posOffset>1242695</wp:posOffset>
                </wp:positionH>
                <wp:positionV relativeFrom="paragraph">
                  <wp:posOffset>22220</wp:posOffset>
                </wp:positionV>
                <wp:extent cx="551180" cy="523240"/>
                <wp:effectExtent l="0" t="0" r="20320" b="10160"/>
                <wp:wrapNone/>
                <wp:docPr id="571" name="组合 57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72" name="六边形 57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3" name="六边形 57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 name="六边形 57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5" name="六边形 57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6" name="六边形 57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7" name="六边形 57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8" name="六边形 57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71" o:spid="_x0000_s1026" style="position:absolute;left:0;text-align:left;margin-left:97.85pt;margin-top:1.75pt;width:43.4pt;height:41.2pt;z-index:25172582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">
                <v:shape id="六边形 57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xsZMYA&#10;AADcAAAADwAAAGRycy9kb3ducmV2LnhtbESPQWvCQBSE70L/w/IEL6IbxcY2ugkiFDxIoKkHj6/Z&#10;1ySYfRuyW5P++26h4HGYmW+YfTaaVtypd41lBatlBIK4tLrhSsHl423xAsJ5ZI2tZVLwQw6y9Gmy&#10;x0Tbgd/pXvhKBAi7BBXU3neJlK6syaBb2o44eF+2N+iD7CupexwC3LRyHUWxNNhwWKixo2NN5a34&#10;NgpOxTw/v8bjcJOHPI/PfvN5XW2Umk3Hww6Ep9E/wv/tk1bwvF3D35l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bxsZMYAAADcAAAADwAAAAAAAAAAAAAAAACYAgAAZHJz&#10;L2Rvd25yZXYueG1sUEsFBgAAAAAEAAQA9QAAAIsDAAAAAA==&#10;" adj="4785" filled="f" strokecolor="#92d050" strokeweight="1pt"/>
                <v:shape id="六边形 57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DJ/8YA&#10;AADcAAAADwAAAGRycy9kb3ducmV2LnhtbESPQWvCQBSE74X+h+UVvBTdaDVqdBUpFDxIwOjB4zP7&#10;TILZtyG7Nem/7xYKHoeZ+YZZb3tTiwe1rrKsYDyKQBDnVldcKDifvoYLEM4ja6wtk4IfcrDdvL6s&#10;MdG24yM9Ml+IAGGXoILS+yaR0uUlGXQj2xAH72Zbgz7ItpC6xS7ATS0nURRLgxWHhRIb+iwpv2ff&#10;RsE+e08Py7jv7nKXpvHBT6+X8VSpwVu/W4Hw1Ptn+L+91wpm8w/4O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vDJ/8YAAADcAAAADwAAAAAAAAAAAAAAAACYAgAAZHJz&#10;L2Rvd25yZXYueG1sUEsFBgAAAAAEAAQA9QAAAIsDAAAAAA==&#10;" adj="4785" filled="f" strokecolor="#92d050" strokeweight="1pt"/>
                <v:shape id="六边形 57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Ri8YA&#10;AADcAAAADwAAAGRycy9kb3ducmV2LnhtbESPQWvCQBSE7wX/w/KEXopuLGnU6CoiFDxIoNGDx2f2&#10;mQSzb0N2Nem/7xYKPQ4z8w2z3g6mEU/qXG1ZwWwagSAurK65VHA+fU4WIJxH1thYJgXf5GC7Gb2s&#10;MdW25y965r4UAcIuRQWV920qpSsqMuimtiUO3s12Bn2QXSl1h32Am0a+R1EiDdYcFipsaV9Rcc8f&#10;RsEhf8uOy2To73KXZcnRx9fLLFbqdTzsViA8Df4//Nc+aAUf8xh+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RlRi8YAAADcAAAADwAAAAAAAAAAAAAAAACYAgAAZHJz&#10;L2Rvd25yZXYueG1sUEsFBgAAAAAEAAQA9QAAAIsDAAAAAA==&#10;" adj="4785" filled="f" strokecolor="#92d050" strokeweight="1pt"/>
                <v:shape id="六边形 57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X0EMYA&#10;AADcAAAADwAAAGRycy9kb3ducmV2LnhtbESPQWvCQBSE7wX/w/IKXorZKJq2qauIIHiQgLEHj6/Z&#10;1ySYfRuyq0n/fVcQPA4z8w2zXA+mETfqXG1ZwTSKQRAXVtdcKvg+7SYfIJxH1thYJgV/5GC9Gr0s&#10;MdW25yPdcl+KAGGXooLK+zaV0hUVGXSRbYmD92s7gz7IrpS6wz7ATSNncZxIgzWHhQpb2lZUXPKr&#10;UbDP37LDZzL0F7nJsuTg5z/n6Vyp8euw+QLhafDP8KO91woW7wu4nw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X0EMYAAADcAAAADwAAAAAAAAAAAAAAAACYAgAAZHJz&#10;L2Rvd25yZXYueG1sUEsFBgAAAAAEAAQA9QAAAIsDAAAAAA==&#10;" adj="4785" filled="f" strokecolor="#92d050" strokeweight="1pt"/>
                <v:shape id="六边形 57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dqZ8UA&#10;AADcAAAADwAAAGRycy9kb3ducmV2LnhtbESPQWvCQBSE70L/w/IKXqRuFE1tdBUpCB4kYPTg8TX7&#10;TILZtyG7NfHfdwuCx2FmvmFWm97U4k6tqywrmIwjEMS51RUXCs6n3ccChPPIGmvLpOBBDjbrt8EK&#10;E207PtI984UIEHYJKii9bxIpXV6SQTe2DXHwrrY16INsC6lb7ALc1HIaRbE0WHFYKLGh75LyW/Zr&#10;FOyzUXr4ivvuJrdpGh/87OcymSk1fO+3SxCeev8KP9t7rWD+GcP/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2h2pnxQAAANwAAAAPAAAAAAAAAAAAAAAAAJgCAABkcnMv&#10;ZG93bnJldi54bWxQSwUGAAAAAAQABAD1AAAAigMAAAAA&#10;" adj="4785" filled="f" strokecolor="#92d050" strokeweight="1pt"/>
                <v:shape id="六边形 57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vP/MYA&#10;AADcAAAADwAAAGRycy9kb3ducmV2LnhtbESPQWvCQBSE74X+h+UVeim6sWii0VWkUPAggaYePD6z&#10;zySYfRuyW5P+e1cQPA4z8w2z2gymEVfqXG1ZwWQcgSAurK65VHD4/R7NQTiPrLGxTAr+ycFm/fqy&#10;wlTbnn/omvtSBAi7FBVU3replK6oyKAb25Y4eGfbGfRBdqXUHfYBbhr5GUWxNFhzWKiwpa+Kikv+&#10;ZxTs8o9sv4iH/iK3WRbv/fR0nEyVen8btksQngb/DD/aO61gliRwPxOO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cvP/MYAAADcAAAADwAAAAAAAAAAAAAAAACYAgAAZHJz&#10;L2Rvd25yZXYueG1sUEsFBgAAAAAEAAQA9QAAAIsDAAAAAA==&#10;" adj="4785" filled="f" strokecolor="#92d050" strokeweight="1pt"/>
                <v:shape id="六边形 57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bjsIA&#10;AADcAAAADwAAAGRycy9kb3ducmV2LnhtbERPTYvCMBC9C/6HMIIXWVPF7WrXKLIgeJCC1YPHsZlt&#10;i82kNFlb/705CHt8vO/1tje1eFDrKssKZtMIBHFudcWFgst5/7EE4TyyxtoyKXiSg+1mOFhjom3H&#10;J3pkvhAhhF2CCkrvm0RKl5dk0E1tQxy4X9sa9AG2hdQtdiHc1HIeRbE0WHFoKLGhn5Lye/ZnFByy&#10;SXpcxX13l7s0jY9+cbvOFkqNR/3uG4Sn3v+L3+6DVvD5FdaGM+EIyM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uO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713536" behindDoc="0" locked="0" layoutInCell="1" allowOverlap="1" wp14:anchorId="14130480" wp14:editId="38A055C0">
                <wp:simplePos x="0" y="0"/>
                <wp:positionH relativeFrom="column">
                  <wp:posOffset>1767840</wp:posOffset>
                </wp:positionH>
                <wp:positionV relativeFrom="paragraph">
                  <wp:posOffset>106045</wp:posOffset>
                </wp:positionV>
                <wp:extent cx="551180" cy="523240"/>
                <wp:effectExtent l="0" t="0" r="20320" b="10160"/>
                <wp:wrapNone/>
                <wp:docPr id="467" name="组合 46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68" name="六边形 46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9" name="六边形 46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0" name="六边形 47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1" name="六边形 47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2" name="六边形 47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3" name="六边形 47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4" name="六边形 47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67" o:spid="_x0000_s1026" style="position:absolute;left:0;text-align:left;margin-left:139.2pt;margin-top:8.35pt;width:43.4pt;height:41.2pt;z-index:25171353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">
                <v:shape id="六边形 46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2zCzsIA&#10;AADcAAAADwAAAGRycy9kb3ducmV2LnhtbERPTYvCMBC9C/sfwix4EZsqpazVKLIgeJCCdQ8ex2Zs&#10;i82kNFlb//3msODx8b43u9G04km9aywrWEQxCOLS6oYrBT+Xw/wLhPPIGlvLpOBFDnbbj8kGM20H&#10;PtOz8JUIIewyVFB732VSurImgy6yHXHg7rY36APsK6l7HEK4aeUyjlNpsOHQUGNH3zWVj+LXKDgW&#10;s/y0SsfhIfd5np58crsuEqWmn+N+DcLT6N/if/dRK0jSsDa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MLOwgAAANwAAAAPAAAAAAAAAAAAAAAAAJgCAABkcnMvZG93&#10;bnJldi54bWxQSwUGAAAAAAQABAD1AAAAhwMAAAAA&#10;" adj="4785" filled="f" strokecolor="#92d050" strokeweight="1pt"/>
                <v:shape id="六边形 46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BnVcUA&#10;AADcAAAADwAAAGRycy9kb3ducmV2LnhtbESPQYvCMBSE74L/IbyFvciaupSi1SgiCB6kYPWwx2fz&#10;ti02L6WJtvvvN4LgcZiZb5jVZjCNeFDnassKZtMIBHFhdc2lgst5/zUH4TyyxsYyKfgjB5v1eLTC&#10;VNueT/TIfSkChF2KCirv21RKV1Rk0E1tSxy8X9sZ9EF2pdQd9gFuGvkdRYk0WHNYqLClXUXFLb8b&#10;BYd8kh0XydDf5DbLkqOPrz+zWKnPj2G7BOFp8O/wq33QCuJkAc8z4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IGdVxQAAANwAAAAPAAAAAAAAAAAAAAAAAJgCAABkcnMv&#10;ZG93bnJldi54bWxQSwUGAAAAAAQABAD1AAAAigMAAAAA&#10;" adj="4785" filled="f" strokecolor="#92d050" strokeweight="1pt"/>
                <v:shape id="六边形 47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NYFcIA&#10;AADcAAAADwAAAGRycy9kb3ducmV2LnhtbERPTYvCMBC9C/sfwizsRTRVStVqFFkQPEjB6sHj2Ixt&#10;sZmUJmu7/35zWPD4eN+b3WAa8aLO1ZYVzKYRCOLC6ppLBdfLYbIE4TyyxsYyKfglB7vtx2iDqbY9&#10;n+mV+1KEEHYpKqi8b1MpXVGRQTe1LXHgHrYz6APsSqk77EO4aeQ8ihJpsObQUGFL3xUVz/zHKDjm&#10;4+y0Sob+KfdZlpx8fL/NYqW+Pof9GoSnwb/F/+6jVhAvwvxwJhw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w1gVwgAAANwAAAAPAAAAAAAAAAAAAAAAAJgCAABkcnMvZG93&#10;bnJldi54bWxQSwUGAAAAAAQABAD1AAAAhwMAAAAA&#10;" adj="4785" filled="f" strokecolor="#92d050" strokeweight="1pt"/>
                <v:shape id="六边形 47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9jsYA&#10;AADcAAAADwAAAGRycy9kb3ducmV2LnhtbESPQWvCQBSE7wX/w/IEL6VuIiHa6CoiFDxIoNGDx9fs&#10;axLMvg3ZrYn/3i0Uehxm5htmsxtNK+7Uu8aygngegSAurW64UnA5f7ytQDiPrLG1TAoe5GC3nbxs&#10;MNN24E+6F74SAcIuQwW1910mpStrMujmtiMO3rftDfog+0rqHocAN61cRFEqDTYcFmrs6FBTeSt+&#10;jIJj8Zqf3tNxuMl9nqcnn3xd40Sp2XTcr0F4Gv1/+K991AqSZQy/Z8IRkN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4/9jsYAAADcAAAADwAAAAAAAAAAAAAAAACYAgAAZHJz&#10;L2Rvd25yZXYueG1sUEsFBgAAAAAEAAQA9QAAAIsDAAAAAA==&#10;" adj="4785" filled="f" strokecolor="#92d050" strokeweight="1pt"/>
                <v:shape id="六边形 47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1j+cYA&#10;AADcAAAADwAAAGRycy9kb3ducmV2LnhtbESPQWvCQBSE70L/w/IKvYjZKCHa1FVEKHiQgNGDx9fs&#10;axLMvg3Z1aT/vlsoeBxm5htmvR1NKx7Uu8aygnkUgyAurW64UnA5f85WIJxH1thaJgU/5GC7eZms&#10;MdN24BM9Cl+JAGGXoYLa+y6T0pU1GXSR7YiD9217gz7IvpK6xyHATSsXcZxKgw2HhRo72tdU3oq7&#10;UXAopvnxPR2Hm9zleXr0ydd1nij19jruPkB4Gv0z/N8+aAXJcgF/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11j+cYAAADcAAAADwAAAAAAAAAAAAAAAACYAgAAZHJz&#10;L2Rvd25yZXYueG1sUEsFBgAAAAAEAAQA9QAAAIsDAAAAAA==&#10;" adj="4785" filled="f" strokecolor="#92d050" strokeweight="1pt"/>
                <v:shape id="六边形 47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HGYsYA&#10;AADcAAAADwAAAGRycy9kb3ducmV2LnhtbESPQWvCQBSE7wX/w/KEXopubEPU6CoiFDxIoNGDx2f2&#10;mQSzb0N2Nem/7xYKPQ4z8w2z3g6mEU/qXG1ZwWwagSAurK65VHA+fU4WIJxH1thYJgXf5GC7Gb2s&#10;MdW25y965r4UAcIuRQWV920qpSsqMuimtiUO3s12Bn2QXSl1h32Am0a+R1EiDdYcFipsaV9Rcc8f&#10;RsEhf8uOy2To73KXZcnRx9fLLFbqdTzsViA8Df4//Nc+aAXx/AN+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BHGYsYAAADcAAAADwAAAAAAAAAAAAAAAACYAgAAZHJz&#10;L2Rvd25yZXYueG1sUEsFBgAAAAAEAAQA9QAAAIsDAAAAAA==&#10;" adj="4785" filled="f" strokecolor="#92d050" strokeweight="1pt"/>
                <v:shape id="六边形 47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eFsYA&#10;AADcAAAADwAAAGRycy9kb3ducmV2LnhtbESPQWvCQBSE7wX/w/IEL0U3SkjbmFVEKHiQQGMPPT6z&#10;r0lI9m3Ibk3677uC0OMwM98w2X4ynbjR4BrLCtarCARxaXXDlYLPy/vyFYTzyBo7y6Tglxzsd7On&#10;DFNtR/6gW+ErESDsUlRQe9+nUrqyJoNuZXvi4H3bwaAPcqikHnAMcNPJTRQl0mDDYaHGno41lW3x&#10;YxSciuf8/JZMYysPeZ6cfXz9WsdKLebTYQvC0+T/w4/2SSuIX2K4nwlHQO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eFsYAAADcAAAADwAAAAAAAAAAAAAAAACYAgAAZHJz&#10;L2Rvd25yZXYueG1sUEsFBgAAAAAEAAQA9QAAAIsDA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17632" behindDoc="0" locked="0" layoutInCell="1" allowOverlap="1" wp14:anchorId="3FA348E0" wp14:editId="762F8FB0">
                <wp:simplePos x="0" y="0"/>
                <wp:positionH relativeFrom="column">
                  <wp:posOffset>3296285</wp:posOffset>
                </wp:positionH>
                <wp:positionV relativeFrom="paragraph">
                  <wp:posOffset>187556</wp:posOffset>
                </wp:positionV>
                <wp:extent cx="551180" cy="523240"/>
                <wp:effectExtent l="0" t="0" r="20320" b="10160"/>
                <wp:wrapNone/>
                <wp:docPr id="507" name="组合 50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08" name="六边形 50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9" name="六边形 50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0" name="六边形 51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六边形 51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2" name="六边形 51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3" name="六边形 51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六边形 51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07" o:spid="_x0000_s1026" style="position:absolute;left:0;text-align:left;margin-left:259.55pt;margin-top:14.75pt;width:43.4pt;height:41.2pt;z-index:25171763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">
                <v:shape id="六边形 50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Io88IA&#10;AADcAAAADwAAAGRycy9kb3ducmV2LnhtbERPTYvCMBC9C/sfwix4EZsqWtauUWRB8CAFq4c9js3Y&#10;FptJaaLt/vvNQfD4eN/r7WAa8aTO1ZYVzKIYBHFhdc2lgst5P/0C4TyyxsYyKfgjB9vNx2iNqbY9&#10;n+iZ+1KEEHYpKqi8b1MpXVGRQRfZljhwN9sZ9AF2pdQd9iHcNHIex4k0WHNoqLCln4qKe/4wCg75&#10;JDuukqG/y12WJUe/uP7OFkqNP4fdNwhPg3+LX+6DVrCMw9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UijzwgAAANwAAAAPAAAAAAAAAAAAAAAAAJgCAABkcnMvZG93&#10;bnJldi54bWxQSwUGAAAAAAQABAD1AAAAhwMAAAAA&#10;" adj="4785" filled="f" strokecolor="#92d050" strokeweight="1pt"/>
                <v:shape id="六边形 50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6NaMUA&#10;AADcAAAADwAAAGRycy9kb3ducmV2LnhtbESPQYvCMBSE7wv+h/AEL8uaKm7RrlFEEDxIYasHj2+b&#10;t22xeSlNtPXfG0HwOMzMN8xy3Zta3Kh1lWUFk3EEgji3uuJCwem4+5qDcB5ZY22ZFNzJwXo1+Fhi&#10;om3Hv3TLfCEChF2CCkrvm0RKl5dk0I1tQxy8f9sa9EG2hdQtdgFuajmNolgarDgslNjQtqT8kl2N&#10;gn32mR4Wcd9d5CZN44Of/Z0nM6VGw37zA8JT79/hV3uvFXxHC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Ho1oxQAAANwAAAAPAAAAAAAAAAAAAAAAAJgCAABkcnMv&#10;ZG93bnJldi54bWxQSwUGAAAAAAQABAD1AAAAigMAAAAA&#10;" adj="4785" filled="f" strokecolor="#92d050" strokeweight="1pt"/>
                <v:shape id="六边形 51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yKMMA&#10;AADcAAAADwAAAGRycy9kb3ducmV2LnhtbERPTWuDQBC9F/Iflgn0UprVYiQ12YQQKHgQIbaHHKfu&#10;VCXurLhbtf++eyj0+Hjfh9NiejHR6DrLCuJNBIK4trrjRsHH+9vzDoTzyBp7y6TghxycjquHA2ba&#10;znylqfKNCCHsMlTQej9kUrq6JYNuYwfiwH3Z0aAPcGykHnEO4aaXL1GUSoMdh4YWB7q0VN+rb6Mg&#10;r57K4jVd5rs8l2Va+OTzFidKPa6X8x6Ep8X/i//cuVawjcP8cCYcAX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2yKMMAAADcAAAADwAAAAAAAAAAAAAAAACYAgAAZHJzL2Rv&#10;d25yZXYueG1sUEsFBgAAAAAEAAQA9QAAAIgDAAAAAA==&#10;" adj="4785" filled="f" strokecolor="#92d050" strokeweight="1pt"/>
                <v:shape id="六边形 51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EXs8UA&#10;AADcAAAADwAAAGRycy9kb3ducmV2LnhtbESPQWvCQBSE7wX/w/IEL0U3KTZodBURCh4k0OjB4zP7&#10;TILZtyG7mvjvu4VCj8PMfMOst4NpxJM6V1tWEM8iEMSF1TWXCs6nr+kChPPIGhvLpOBFDrab0dsa&#10;U217/qZn7ksRIOxSVFB536ZSuqIig25mW+Lg3Wxn0AfZlVJ32Ae4aeRHFCXSYM1hocKW9hUV9/xh&#10;FBzy9+y4TIb+LndZlhz9/HqJ50pNxsNuBcLT4P/Df+2DVvAZx/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sRezxQAAANwAAAAPAAAAAAAAAAAAAAAAAJgCAABkcnMv&#10;ZG93bnJldi54bWxQSwUGAAAAAAQABAD1AAAAigMAAAAA&#10;" adj="4785" filled="f" strokecolor="#92d050" strokeweight="1pt"/>
                <v:shape id="六边形 51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JxMUA&#10;AADcAAAADwAAAGRycy9kb3ducmV2LnhtbESPQWvCQBSE7wX/w/IEL0U3ERs0uooIBQ8SaNqDx2f2&#10;mQSzb0N2a+K/d4VCj8PMfMNsdoNpxJ06V1tWEM8iEMSF1TWXCn6+P6dLEM4ja2wsk4IHOdhtR28b&#10;TLXt+YvuuS9FgLBLUUHlfZtK6YqKDLqZbYmDd7WdQR9kV0rdYR/gppHzKEqkwZrDQoUtHSoqbvmv&#10;UXDM37PTKhn6m9xnWXLyi8s5Xig1GQ/7NQhPg/8P/7WPWsFHPIfXmXAE5P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Y4nExQAAANwAAAAPAAAAAAAAAAAAAAAAAJgCAABkcnMv&#10;ZG93bnJldi54bWxQSwUGAAAAAAQABAD1AAAAigMAAAAA&#10;" adj="4785" filled="f" strokecolor="#92d050" strokeweight="1pt"/>
                <v:shape id="六边形 51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sX8YA&#10;AADcAAAADwAAAGRycy9kb3ducmV2LnhtbESPQWvCQBSE7wX/w/IEL0U3aW3Q6CpSEDxIoNGDx2f2&#10;mQSzb0N2Nem/7xYKPQ4z8w2z3g6mEU/qXG1ZQTyLQBAXVtdcKjif9tMFCOeRNTaWScE3OdhuRi9r&#10;TLXt+YueuS9FgLBLUUHlfZtK6YqKDLqZbYmDd7OdQR9kV0rdYR/gppFvUZRIgzWHhQpb+qyouOcP&#10;o+CQv2bHZTL0d7nLsuTo59dLPFdqMh52KxCeBv8f/msftIKP+B1+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8sX8YAAADcAAAADwAAAAAAAAAAAAAAAACYAgAAZHJz&#10;L2Rvd25yZXYueG1sUEsFBgAAAAAEAAQA9QAAAIsDAAAAAA==&#10;" adj="4785" filled="f" strokecolor="#92d050" strokeweight="1pt"/>
                <v:shape id="六边形 51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a0K8YA&#10;AADcAAAADwAAAGRycy9kb3ducmV2LnhtbESPQWvCQBSE7wX/w/IEL0U3KWmwqauIUPAggUYPHl+z&#10;r0kw+zZkVxP/vSsUehxm5htmtRlNK27Uu8aygngRgSAurW64UnA6fs2XIJxH1thaJgV3crBZT15W&#10;mGk78DfdCl+JAGGXoYLa+y6T0pU1GXQL2xEH79f2Bn2QfSV1j0OAm1a+RVEqDTYcFmrsaFdTeSmu&#10;RsG+eM0PH+k4XOQ2z9ODT37OcaLUbDpuP0F4Gv1/+K+91wre4wSe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a0K8YAAADcAAAADwAAAAAAAAAAAAAAAACYAgAAZHJz&#10;L2Rvd25yZXYueG1sUEsFBgAAAAAEAAQA9QAAAIsDAAAAAA==&#10;" adj="4785" filled="f" strokecolor="#92d050" strokeweight="1pt"/>
              </v:group>
            </w:pict>
          </mc:Fallback>
        </mc:AlternateContent>
      </w:r>
      <w:r>
        <w:rPr>
          <w:noProof/>
          <w:lang w:val="en-US"/>
        </w:rPr>
        <mc:AlternateContent>
          <mc:Choice Requires="wpg">
            <w:drawing>
              <wp:anchor distT="0" distB="0" distL="114300" distR="114300" simplePos="0" relativeHeight="251714560" behindDoc="0" locked="0" layoutInCell="1" allowOverlap="1" wp14:anchorId="6AFA4D45" wp14:editId="1F733A04">
                <wp:simplePos x="0" y="0"/>
                <wp:positionH relativeFrom="column">
                  <wp:posOffset>902330</wp:posOffset>
                </wp:positionH>
                <wp:positionV relativeFrom="paragraph">
                  <wp:posOffset>185420</wp:posOffset>
                </wp:positionV>
                <wp:extent cx="551180" cy="523240"/>
                <wp:effectExtent l="0" t="0" r="20320" b="10160"/>
                <wp:wrapNone/>
                <wp:docPr id="475" name="组合 47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76" name="六边形 47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7" name="六边形 47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8" name="六边形 47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9" name="六边形 47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0" name="六边形 48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1" name="六边形 48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2" name="六边形 48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75" o:spid="_x0000_s1026" style="position:absolute;left:0;text-align:left;margin-left:71.05pt;margin-top:14.6pt;width:43.4pt;height:41.2pt;z-index:25171456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VSnAgQAADQfAAAOAAAAZHJzL2Uyb0RvYy54bWzsmd1u2zYUx+8L7B0I3S+WZOvDQpwiSJqg&#10;QNAGS4deMxT1AUgkS9KR0+sW6OWeYfd7gGHY3ibYHmOH1EeM2NjWbBhggL6QJZLn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">
                <v:shape id="六边形 47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Zl+sYA&#10;AADcAAAADwAAAGRycy9kb3ducmV2LnhtbESPQWvCQBSE74X+h+UVvBTdKCG2aVaRQsGDBBo99PjM&#10;viYh2bchuzXx37uC0OMwM98w2XYynbjQ4BrLCpaLCARxaXXDlYLT8Wv+BsJ5ZI2dZVJwJQfbzfNT&#10;hqm2I3/TpfCVCBB2KSqove9TKV1Zk0G3sD1x8H7tYNAHOVRSDzgGuOnkKooSabDhsFBjT581lW3x&#10;ZxTsi9f88J5MYyt3eZ4cfHz+WcZKzV6m3QcIT5P/Dz/ae60gXidwPxOO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GZl+sYAAADcAAAADwAAAAAAAAAAAAAAAACYAgAAZHJz&#10;L2Rvd25yZXYueG1sUEsFBgAAAAAEAAQA9QAAAIsDAAAAAA==&#10;" adj="4785" filled="f" strokecolor="#92d050" strokeweight="1pt"/>
                <v:shape id="六边形 47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rAYcYA&#10;AADcAAAADwAAAGRycy9kb3ducmV2LnhtbESPQWvCQBSE7wX/w/IKvRTdWEJiU1cRoeBBAkYPHp/Z&#10;1ySYfRuyW5P++64geBxm5htmuR5NK27Uu8aygvksAkFcWt1wpeB0/J4uQDiPrLG1TAr+yMF6NXlZ&#10;YqbtwAe6Fb4SAcIuQwW1910mpStrMuhmtiMO3o/tDfog+0rqHocAN638iKJEGmw4LNTY0bam8lr8&#10;GgW74j3ffybjcJWbPE/2Pr6c57FSb6/j5guEp9E/w4/2TiuI0xTuZ8IR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yrAYcYAAADcAAAADwAAAAAAAAAAAAAAAACYAgAAZHJz&#10;L2Rvd25yZXYueG1sUEsFBgAAAAAEAAQA9QAAAIsDAAAAAA==&#10;" adj="4785" filled="f" strokecolor="#92d050" strokeweight="1pt"/>
                <v:shape id="六边形 47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VUE8IA&#10;AADcAAAADwAAAGRycy9kb3ducmV2LnhtbERPTYvCMBC9C/sfwizsRTRVStVqFFkQPEjB6sHj2Ixt&#10;sZmUJmu7/35zWPD4eN+b3WAa8aLO1ZYVzKYRCOLC6ppLBdfLYbIE4TyyxsYyKfglB7vtx2iDqbY9&#10;n+mV+1KEEHYpKqi8b1MpXVGRQTe1LXHgHrYz6APsSqk77EO4aeQ8ihJpsObQUGFL3xUVz/zHKDjm&#10;4+y0Sob+KfdZlpx8fL/NYqW+Pof9GoSnwb/F/+6jVhAvwtpwJhw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tVQTwgAAANwAAAAPAAAAAAAAAAAAAAAAAJgCAABkcnMvZG93&#10;bnJldi54bWxQSwUGAAAAAAQABAD1AAAAhwMAAAAA&#10;" adj="4785" filled="f" strokecolor="#92d050" strokeweight="1pt"/>
                <v:shape id="六边形 47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nxiMUA&#10;AADcAAAADwAAAGRycy9kb3ducmV2LnhtbESPQWvCQBSE7wX/w/IEL0U3Skg1uooIBQ8SaOrB4zP7&#10;TILZtyG7NfHfu4VCj8PMfMNsdoNpxIM6V1tWMJ9FIIgLq2suFZy/P6dLEM4ja2wsk4InOdhtR28b&#10;TLXt+YseuS9FgLBLUUHlfZtK6YqKDLqZbYmDd7OdQR9kV0rdYR/gppGLKEqkwZrDQoUtHSoq7vmP&#10;UXDM37PTKhn6u9xnWXLy8fUyj5WajIf9GoSnwf+H/9pHrSD+WMHvmXAE5P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fGIxQAAANwAAAAPAAAAAAAAAAAAAAAAAJgCAABkcnMv&#10;ZG93bnJldi54bWxQSwUGAAAAAAQABAD1AAAAigMAAAAA&#10;" adj="4785" filled="f" strokecolor="#92d050" strokeweight="1pt"/>
                <v:shape id="六边形 48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YoMsIA&#10;AADcAAAADwAAAGRycy9kb3ducmV2LnhtbERPTYvCMBC9C/sfwix4EU2VUrpdo8iC4EEKVg97HJvZ&#10;tthMSpO19d+bg+Dx8b7X29G04k69aywrWC4iEMSl1Q1XCi7n/TwF4TyyxtYyKXiQg+3mY7LGTNuB&#10;T3QvfCVCCLsMFdTed5mUrqzJoFvYjjhwf7Y36APsK6l7HEK4aeUqihJpsOHQUGNHPzWVt+LfKDgU&#10;s/z4lYzDTe7yPDn6+Pq7jJWafo67bxCeRv8Wv9wHrSBOw/xwJhw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FigywgAAANwAAAAPAAAAAAAAAAAAAAAAAJgCAABkcnMvZG93&#10;bnJldi54bWxQSwUGAAAAAAQABAD1AAAAhwMAAAAA&#10;" adj="4785" filled="f" strokecolor="#92d050" strokeweight="1pt"/>
                <v:shape id="六边形 48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qcUA&#10;AADcAAAADwAAAGRycy9kb3ducmV2LnhtbESPQWvCQBSE74L/YXmCF6mbSAg2dRURCh4k0OjB42v2&#10;mQSzb0N2a9J/3xWEHoeZ+YbZ7EbTigf1rrGsIF5GIIhLqxuuFFzOn29rEM4ja2wtk4JfcrDbTicb&#10;zLQd+Iseha9EgLDLUEHtfZdJ6cqaDLql7YiDd7O9QR9kX0nd4xDgppWrKEqlwYbDQo0dHWoq78WP&#10;UXAsFvnpPR2Hu9zneXryyfc1TpSaz8b9BwhPo/8Pv9pHrSBZx/A8E46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Wo2pxQAAANwAAAAPAAAAAAAAAAAAAAAAAJgCAABkcnMv&#10;ZG93bnJldi54bWxQSwUGAAAAAAQABAD1AAAAigMAAAAA&#10;" adj="4785" filled="f" strokecolor="#92d050" strokeweight="1pt"/>
                <v:shape id="六边形 48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gT3sUA&#10;AADcAAAADwAAAGRycy9kb3ducmV2LnhtbESPQYvCMBSE78L+h/AWvMiaKqW4XaOIIHiQgtXDHt82&#10;b9ti81KaaOu/N4LgcZiZb5jlejCNuFHnassKZtMIBHFhdc2lgvNp97UA4TyyxsYyKbiTg/XqY7TE&#10;VNuej3TLfSkChF2KCirv21RKV1Rk0E1tSxy8f9sZ9EF2pdQd9gFuGjmPokQarDksVNjStqLikl+N&#10;gn0+yQ7fydBf5CbLkoOP/35nsVLjz2HzA8LT4N/hV3uvFcSLO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iBPe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60288" behindDoc="0" locked="0" layoutInCell="1" allowOverlap="1" wp14:anchorId="766BAA85" wp14:editId="1B79A8BB">
                <wp:simplePos x="0" y="0"/>
                <wp:positionH relativeFrom="column">
                  <wp:posOffset>2788285</wp:posOffset>
                </wp:positionH>
                <wp:positionV relativeFrom="paragraph">
                  <wp:posOffset>95880</wp:posOffset>
                </wp:positionV>
                <wp:extent cx="551180" cy="523240"/>
                <wp:effectExtent l="0" t="0" r="20320" b="10160"/>
                <wp:wrapNone/>
                <wp:docPr id="4" name="组合 4"/>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 name="六边形 5"/>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六边形 6"/>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六边形 7"/>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六边形 8"/>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六边形 1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六边形 1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六边形 1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 o:spid="_x0000_s1026" style="position:absolute;left:0;text-align:left;margin-left:219.55pt;margin-top:7.55pt;width:43.4pt;height:41.2pt;z-index:25166028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">
                <v:shape id="六边形 5"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SACMUA&#10;AADaAAAADwAAAGRycy9kb3ducmV2LnhtbESPQWuDQBSE74X8h+UFeinJarGS2mxCCBQ8BKEmhxxf&#10;3VeVuG/F3aj9991CocdhZr5htvvZdGKkwbWWFcTrCARxZXXLtYLL+X21AeE8ssbOMin4Jgf73eJh&#10;i5m2E3/QWPpaBAi7DBU03veZlK5qyKBb2544eF92MOiDHGqpB5wC3HTyOYpSabDlsNBgT8eGqlt5&#10;Nwry8qk4vabzdJOHokhPPvm8xolSj8v58AbC0+z/w3/tXCt4gd8r4QbI3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BIAIxQAAANoAAAAPAAAAAAAAAAAAAAAAAJgCAABkcnMv&#10;ZG93bnJldi54bWxQSwUGAAAAAAQABAD1AAAAigMAAAAA&#10;" adj="4785" filled="f" strokecolor="#92d050" strokeweight="1pt"/>
                <v:shape id="六边形 6"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ef8QA&#10;AADaAAAADwAAAGRycy9kb3ducmV2LnhtbESPQWvCQBSE74X+h+UJvRTdpEio0VVCoeBBAqY99PjM&#10;PpNg9m3Ibs3233cFweMwM98wm10wvbjS6DrLCtJFAoK4trrjRsH31+f8HYTzyBp7y6Tgjxzsts9P&#10;G8y1nfhI18o3IkLY5aig9X7IpXR1Swbdwg7E0Tvb0aCPcmykHnGKcNPLtyTJpMGO40KLA320VF+q&#10;X6NgX72Wh1UWpossyjI7+OXpJ10q9TILxRqEp+Af4Xt7rxVkcLsSb4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WHn/EAAAA2gAAAA8AAAAAAAAAAAAAAAAAmAIAAGRycy9k&#10;b3ducmV2LnhtbFBLBQYAAAAABAAEAPUAAACJAwAAAAA=&#10;" adj="4785" filled="f" strokecolor="#92d050" strokeweight="1pt"/>
                <v:shape id="六边形 7"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q75MUA&#10;AADaAAAADwAAAGRycy9kb3ducmV2LnhtbESPQWuDQBSE74X8h+UVeinNahHT2mxCCBQ8BCEmhx5f&#10;3VeVuG/F3ar599lCIcdhZr5h1tvZdGKkwbWWFcTLCARxZXXLtYLz6fPlDYTzyBo7y6TgSg62m8XD&#10;GjNtJz7SWPpaBAi7DBU03veZlK5qyKBb2p44eD92MOiDHGqpB5wC3HTyNYpSabDlsNBgT/uGqkv5&#10;axTk5XNxeE/n6SJ3RZEefPL9FSdKPT3Ouw8QnmZ/D/+3c61gBX9Xwg2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mrvkxQAAANoAAAAPAAAAAAAAAAAAAAAAAJgCAABkcnMv&#10;ZG93bnJldi54bWxQSwUGAAAAAAQABAD1AAAAigMAAAAA&#10;" adj="4785" filled="f" strokecolor="#92d050" strokeweight="1pt"/>
                <v:shape id="六边形 8"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UvlsEA&#10;AADaAAAADwAAAGRycy9kb3ducmV2LnhtbERPTWuDQBC9B/oflin0EpI1JUhrs4oUCh5EiOmhx4k7&#10;VdGdFXcb7b/vHgo5Pt73KVvNKG40u96ygsM+AkHcWN1zq+Dz8rF7AeE8ssbRMin4JQdZ+rA5YaLt&#10;wme61b4VIYRdggo676dEStd0ZNDt7UQcuG87G/QBzq3UMy4h3IzyOYpiabDn0NDhRO8dNUP9YxQU&#10;9bYqX+N1GWReVXHpj9evw1Gpp8c1fwPhafV38b+70ArC1nAl3ACZ/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FL5bBAAAA2gAAAA8AAAAAAAAAAAAAAAAAmAIAAGRycy9kb3du&#10;cmV2LnhtbFBLBQYAAAAABAAEAPUAAACGAwAAAAA=&#10;" adj="4785" filled="f" strokecolor="#92d050" strokeweight="1pt"/>
                <v:shape id="六边形 1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8E12MUA&#10;AADbAAAADwAAAGRycy9kb3ducmV2LnhtbESPQWvCQBCF74X+h2UKXopuFAltdBUpCB4k0NhDj2N2&#10;TILZ2ZDdmvjvnYPQ2wzvzXvfrLeja9WN+tB4NjCfJaCIS28brgz8nPbTD1AhIltsPZOBOwXYbl5f&#10;1phZP/A33YpYKQnhkKGBOsYu0zqUNTkMM98Ri3bxvcMoa19p2+Mg4a7ViyRJtcOGpaHGjr5qKq/F&#10;nzNwKN7z42c6Dle9y/P0GJfn3/nSmMnbuFuBijTGf/Pz+mAFX+jlFxlAb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wTXYxQAAANsAAAAPAAAAAAAAAAAAAAAAAJgCAABkcnMv&#10;ZG93bnJldi54bWxQSwUGAAAAAAQABAD1AAAAigMAAAAA&#10;" adj="4785" filled="f" strokecolor="#92d050" strokeweight="1pt"/>
                <v:shape id="六边形 1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QQ8MA&#10;AADbAAAADwAAAGRycy9kb3ducmV2LnhtbERPTWuDQBC9F/IflgnkUupqEEmtmxAChRxEqO0hx6k7&#10;UYk7K+422n/fLRR6m8f7nOKwmEHcaXK9ZQVJFIMgbqzuuVXw8f76tAPhPLLGwTIp+CYHh/3qocBc&#10;25nf6F77VoQQdjkq6Lwfcyld05FBF9mROHBXOxn0AU6t1BPOIdwMchvHmTTYc2jocKRTR82t/jIK&#10;zvVjVT5ny3yTx6rKSp9+XpJUqc16Ob6A8LT4f/Gf+6zD/AR+fwkHyP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QQ8MAAADbAAAADwAAAAAAAAAAAAAAAACYAgAAZHJzL2Rv&#10;d25yZXYueG1sUEsFBgAAAAAEAAQA9QAAAIgDAAAAAA==&#10;" adj="4785" filled="f" strokecolor="#92d050" strokeweight="1pt"/>
                <v:shape id="六边形 1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8ONMMA&#10;AADbAAAADwAAAGRycy9kb3ducmV2LnhtbERPTWuDQBC9F/IflgnkUpo1IUhqXSUEAjkEoSaHHqfu&#10;VEV3VtxNtP++Wyj0No/3OWk+m148aHStZQWbdQSCuLK65VrB7Xp62YNwHlljb5kUfJODPFs8pZho&#10;O/E7PUpfixDCLkEFjfdDIqWrGjLo1nYgDtyXHQ36AMda6hGnEG56uY2iWBpsOTQ0ONCxoaor70bB&#10;uXwuLq/xPHXyUBTxxe8+PzY7pVbL+fAGwtPs/8V/7rMO87fw+0s4QG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8ONMMAAADbAAAADwAAAAAAAAAAAAAAAACYAgAAZHJzL2Rv&#10;d25yZXYueG1sUEsFBgAAAAAEAAQA9QAAAIgDAAAAAA==&#10;" adj="4785" filled="f" strokecolor="#92d050" strokeweight="1pt"/>
              </v:group>
            </w:pict>
          </mc:Fallback>
        </mc:AlternateContent>
      </w:r>
      <w:r>
        <w:rPr>
          <w:noProof/>
          <w:lang w:val="en-US"/>
        </w:rPr>
        <mc:AlternateContent>
          <mc:Choice Requires="wpg">
            <w:drawing>
              <wp:anchor distT="0" distB="0" distL="114300" distR="114300" simplePos="0" relativeHeight="251682816" behindDoc="0" locked="0" layoutInCell="1" allowOverlap="1" wp14:anchorId="3F55318B" wp14:editId="425A6B00">
                <wp:simplePos x="0" y="0"/>
                <wp:positionH relativeFrom="column">
                  <wp:posOffset>2270125</wp:posOffset>
                </wp:positionH>
                <wp:positionV relativeFrom="paragraph">
                  <wp:posOffset>5080</wp:posOffset>
                </wp:positionV>
                <wp:extent cx="551180" cy="523240"/>
                <wp:effectExtent l="0" t="0" r="20320" b="10160"/>
                <wp:wrapNone/>
                <wp:docPr id="227" name="组合 22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28" name="六边形 22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六边形 22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0" name="六边形 23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1" name="六边形 23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2" name="六边形 23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3" name="六边形 23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4" name="六边形 23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27" o:spid="_x0000_s1026" style="position:absolute;left:0;text-align:left;margin-left:178.75pt;margin-top:.4pt;width:43.4pt;height:41.2pt;z-index:25168281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">
                <v:shape id="六边形 22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59sIA&#10;AADcAAAADwAAAGRycy9kb3ducmV2LnhtbERPTYvCMBC9C/sfwizsRWxqkbJWo8iC4EEKVg97HJvZ&#10;tthMShNt99+bg+Dx8b7X29G04kG9aywrmEcxCOLS6oYrBZfzfvYNwnlkja1lUvBPDrabj8kaM20H&#10;PtGj8JUIIewyVFB732VSurImgy6yHXHg/mxv0AfYV1L3OIRw08okjlNpsOHQUGNHPzWVt+JuFByK&#10;aX5cpuNwk7s8T49+cf2dL5T6+hx3KxCeRv8Wv9wHrSBJwtpwJhw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n2wgAAANwAAAAPAAAAAAAAAAAAAAAAAJgCAABkcnMvZG93&#10;bnJldi54bWxQSwUGAAAAAAQABAD1AAAAhwMAAAAA&#10;" adj="4785" filled="f" strokecolor="#92d050" strokeweight="1pt"/>
                <v:shape id="六边形 22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cbcUA&#10;AADcAAAADwAAAGRycy9kb3ducmV2LnhtbESPQYvCMBSE78L+h/AWvMiaWqSsXaOIIHiQgtXDHt82&#10;b9ti81KaaOu/N4LgcZiZb5jlejCNuFHnassKZtMIBHFhdc2lgvNp9/UNwnlkjY1lUnAnB+vVx2iJ&#10;qbY9H+mW+1IECLsUFVTet6mUrqjIoJvaljh4/7Yz6IPsSqk77APcNDKOokQarDksVNjStqLikl+N&#10;gn0+yQ6LZOgvcpNlycHP/35nc6XGn8PmB4Snwb/Dr/ZeK4jjB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ARxtxQAAANwAAAAPAAAAAAAAAAAAAAAAAJgCAABkcnMv&#10;ZG93bnJldi54bWxQSwUGAAAAAAQABAD1AAAAigMAAAAA&#10;" adj="4785" filled="f" strokecolor="#92d050" strokeweight="1pt"/>
                <v:shape id="六边形 23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IjLcMA&#10;AADcAAAADwAAAGRycy9kb3ducmV2LnhtbERPy2qDQBTdF/oPwy10U+qYB9IYJyEUCi5EqOmiyxvn&#10;RkXnjjjTaP++swh0eTjv7LiYQdxocp1lBasoBkFcW91xo+Dr/PH6BsJ5ZI2DZVLwSw6Oh8eHDFNt&#10;Z/6kW+UbEULYpaig9X5MpXR1SwZdZEfiwF3tZNAHODVSTziHcDPIdRwn0mDHoaHFkd5bqvvqxyjI&#10;q5ey2CXL3MtTWSaF316+V1ulnp+W0x6Ep8X/i+/uXCtYb8L8cCYcAX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IjLcMAAADcAAAADwAAAAAAAAAAAAAAAACYAgAAZHJzL2Rv&#10;d25yZXYueG1sUEsFBgAAAAAEAAQA9QAAAIgDAAAAAA==&#10;" adj="4785" filled="f" strokecolor="#92d050" strokeweight="1pt"/>
                <v:shape id="六边形 23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6GtsUA&#10;AADcAAAADwAAAGRycy9kb3ducmV2LnhtbESPQWvCQBSE74X+h+UJXopuohJqdBUpFDxIoNFDj8/s&#10;Mwlm34bs1sR/7wpCj8PMfMOst4NpxI06V1tWEE8jEMSF1TWXCk7H78knCOeRNTaWScGdHGw3729r&#10;TLXt+YduuS9FgLBLUUHlfZtK6YqKDLqpbYmDd7GdQR9kV0rdYR/gppGzKEqkwZrDQoUtfVVUXPM/&#10;o2Cff2SHZTL0V7nLsuTgF+ffeKHUeDTsViA8Df4//GrvtYLZPIbnmXA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roa2xQAAANwAAAAPAAAAAAAAAAAAAAAAAJgCAABkcnMv&#10;ZG93bnJldi54bWxQSwUGAAAAAAQABAD1AAAAigMAAAAA&#10;" adj="4785" filled="f" strokecolor="#92d050" strokeweight="1pt"/>
                <v:shape id="六边形 23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YwcUA&#10;AADcAAAADwAAAGRycy9kb3ducmV2LnhtbESPQWvCQBSE7wX/w/IKXopuTCW0qauIIHiQgNFDj8/s&#10;axLMvg3Z1cR/3xUEj8PMfMMsVoNpxI06V1tWMJtGIIgLq2suFZyO28kXCOeRNTaWScGdHKyWo7cF&#10;ptr2fKBb7ksRIOxSVFB536ZSuqIig25qW+Lg/dnOoA+yK6XusA9w08g4ihJpsOawUGFLm4qKS341&#10;Cnb5R7b/Tob+ItdZluz9/Pw7mys1fh/WPyA8Df4VfrZ3WkH8GcPjTDg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fBjBxQAAANwAAAAPAAAAAAAAAAAAAAAAAJgCAABkcnMv&#10;ZG93bnJldi54bWxQSwUGAAAAAAQABAD1AAAAigMAAAAA&#10;" adj="4785" filled="f" strokecolor="#92d050" strokeweight="1pt"/>
                <v:shape id="六边形 23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C9WsUA&#10;AADcAAAADwAAAGRycy9kb3ducmV2LnhtbESPT4vCMBTE78J+h/AWvIim/qG4XaOIIHiQgnUPe3zb&#10;vG2LzUtpoq3f3giCx2FmfsOsNr2pxY1aV1lWMJ1EIIhzqysuFPyc9+MlCOeRNdaWScGdHGzWH4MV&#10;Jtp2fKJb5gsRIOwSVFB63yRSurwkg25iG+Lg/dvWoA+yLaRusQtwU8tZFMXSYMVhocSGdiXll+xq&#10;FByyUXr8ivvuIrdpGh/94u93ulBq+Nlvv0F46v07/GoftILZfA7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ML1axQAAANwAAAAPAAAAAAAAAAAAAAAAAJgCAABkcnMv&#10;ZG93bnJldi54bWxQSwUGAAAAAAQABAD1AAAAigMAAAAA&#10;" adj="4785" filled="f" strokecolor="#92d050" strokeweight="1pt"/>
                <v:shape id="六边形 23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lLsUA&#10;AADcAAAADwAAAGRycy9kb3ducmV2LnhtbESPQWvCQBSE70L/w/IEL6IbNYQaXUUKggcJNO2hx2f2&#10;mQSzb0N2NfHfu4VCj8PMfMNs94NpxIM6V1tWsJhHIIgLq2suFXx/HWfvIJxH1thYJgVPcrDfvY22&#10;mGrb8yc9cl+KAGGXooLK+zaV0hUVGXRz2xIH72o7gz7IrpS6wz7ATSOXUZRIgzWHhQpb+qiouOV3&#10;o+CUT7PzOhn6mzxkWXL28eVnESs1GQ+HDQhPg/8P/7VPWsFyFcP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SUuxQAAANwAAAAPAAAAAAAAAAAAAAAAAJgCAABkcnMv&#10;ZG93bnJldi54bWxQSwUGAAAAAAQABAD1AAAAigMAAAAA&#10;" adj="4785" filled="f" strokecolor="#92d050" strokeweight="1pt"/>
              </v:group>
            </w:pict>
          </mc:Fallback>
        </mc:AlternateContent>
      </w:r>
    </w:p>
    <w:p w:rsidR="005C0370" w:rsidRDefault="007F5AC9" w:rsidP="005C0370">
      <w:pPr>
        <w:rPr>
          <w:noProof/>
        </w:rPr>
      </w:pPr>
      <w:r>
        <w:rPr>
          <w:noProof/>
          <w:lang w:val="en-US"/>
        </w:rPr>
        <mc:AlternateContent>
          <mc:Choice Requires="wpg">
            <w:drawing>
              <wp:anchor distT="0" distB="0" distL="114300" distR="114300" simplePos="0" relativeHeight="251718656" behindDoc="0" locked="0" layoutInCell="1" allowOverlap="1" wp14:anchorId="068D5129" wp14:editId="766F4E95">
                <wp:simplePos x="0" y="0"/>
                <wp:positionH relativeFrom="column">
                  <wp:posOffset>3813175</wp:posOffset>
                </wp:positionH>
                <wp:positionV relativeFrom="paragraph">
                  <wp:posOffset>79779</wp:posOffset>
                </wp:positionV>
                <wp:extent cx="551180" cy="523240"/>
                <wp:effectExtent l="0" t="0" r="20320" b="10160"/>
                <wp:wrapNone/>
                <wp:docPr id="515" name="组合 51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16" name="六边形 51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7" name="六边形 51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8" name="六边形 51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9" name="六边形 51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0" name="六边形 52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1" name="六边形 52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2" name="六边形 52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15" o:spid="_x0000_s1026" style="position:absolute;left:0;text-align:left;margin-left:300.25pt;margin-top:6.3pt;width:43.4pt;height:41.2pt;z-index:25171865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tulAwQAADQfAAAOAAAAZHJzL2Uyb0RvYy54bWzsmd1u2zYUx+8L7B0I3S+WZOvDQpwiSJqg&#10;QNAGS4deMxT1AUgkS9KR0+sW6OWeYfd7gGHY3ibYHmOH1EeM2NjWbBhggL6QJZLn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">
                <v:shape id="六边形 51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1iPx8UA&#10;AADcAAAADwAAAGRycy9kb3ducmV2LnhtbESPQWvCQBSE7wX/w/IEL0U3KTZodBURCh4k0OjB4zP7&#10;TILZtyG7mvjvu4VCj8PMfMOst4NpxJM6V1tWEM8iEMSF1TWXCs6nr+kChPPIGhvLpOBFDrab0dsa&#10;U217/qZn7ksRIOxSVFB536ZSuqIig25mW+Lg3Wxn0AfZlVJ32Ae4aeRHFCXSYM1hocKW9hUV9/xh&#10;FBzy9+y4TIb+LndZlhz9/HqJ50pNxsNuBcLT4P/Df+2DVvAZJ/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WI/HxQAAANwAAAAPAAAAAAAAAAAAAAAAAJgCAABkcnMv&#10;ZG93bnJldi54bWxQSwUGAAAAAAQABAD1AAAAigMAAAAA&#10;" adj="4785" filled="f" strokecolor="#92d050" strokeweight="1pt"/>
                <v:shape id="六边形 51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QqXMYA&#10;AADcAAAADwAAAGRycy9kb3ducmV2LnhtbESPQWvCQBSE70L/w/IKvYhuUjRqdBUpFDxIoGkPHp/Z&#10;ZxLMvg3ZrUn/vSsIPQ4z8w2z2Q2mETfqXG1ZQTyNQBAXVtdcKvj5/pwsQTiPrLGxTAr+yMFu+zLa&#10;YKptz190y30pAoRdigoq79tUSldUZNBNbUscvIvtDPogu1LqDvsAN418j6JEGqw5LFTY0kdFxTX/&#10;NQoO+Tg7rpKhv8p9liVHPzuf4plSb6/Dfg3C0+D/w8/2QSuYxwt4nAlHQG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QqXMYAAADcAAAADwAAAAAAAAAAAAAAAACYAgAAZHJz&#10;L2Rvd25yZXYueG1sUEsFBgAAAAAEAAQA9QAAAIsDAAAAAA==&#10;" adj="4785" filled="f" strokecolor="#92d050" strokeweight="1pt"/>
                <v:shape id="六边形 51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Yu+LsMA&#10;AADcAAAADwAAAGRycy9kb3ducmV2LnhtbERPTWuDQBC9F/Iflgn0UprVYiQ12YQQKHgQIbaHHKfu&#10;VCXurLhbtf++eyj0+Hjfh9NiejHR6DrLCuJNBIK4trrjRsHH+9vzDoTzyBp7y6TghxycjquHA2ba&#10;znylqfKNCCHsMlTQej9kUrq6JYNuYwfiwH3Z0aAPcGykHnEO4aaXL1GUSoMdh4YWB7q0VN+rb6Mg&#10;r57K4jVd5rs8l2Va+OTzFidKPa6X8x6Ep8X/i//cuVawjcPacCYcAX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Yu+LsMAAADcAAAADwAAAAAAAAAAAAAAAACYAgAAZHJzL2Rv&#10;d25yZXYueG1sUEsFBgAAAAAEAAQA9QAAAIgDAAAAAA==&#10;" adj="4785" filled="f" strokecolor="#92d050" strokeweight="1pt"/>
                <v:shape id="六边形 51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cbtcUA&#10;AADcAAAADwAAAGRycy9kb3ducmV2LnhtbESPQWvCQBSE7wX/w/IEL0U3KTZodBURCh4k0LQHj8/s&#10;Mwlm34bsauK/d4VCj8PMfMOst4NpxJ06V1tWEM8iEMSF1TWXCn5/vqYLEM4ja2wsk4IHOdhuRm9r&#10;TLXt+ZvuuS9FgLBLUUHlfZtK6YqKDLqZbYmDd7GdQR9kV0rdYR/gppEfUZRIgzWHhQpb2ldUXPOb&#10;UXDI37PjMhn6q9xlWXL08/Mpnis1GQ+7FQhPg/8P/7UPWsFnvIT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xxu1xQAAANwAAAAPAAAAAAAAAAAAAAAAAJgCAABkcnMv&#10;ZG93bnJldi54bWxQSwUGAAAAAAQABAD1AAAAigMAAAAA&#10;" adj="4785" filled="f" strokecolor="#92d050" strokeweight="1pt"/>
                <v:shape id="六边形 52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F4lcMA&#10;AADcAAAADwAAAGRycy9kb3ducmV2LnhtbERPz2vCMBS+D/wfwhN2GZpWtLjOKEUYeJCCdYcd35q3&#10;tti8lCba7L9fDoMdP77fu0MwvXjQ6DrLCtJlAoK4trrjRsHH9X2xBeE8ssbeMin4IQeH/exph7m2&#10;E1/oUflGxBB2OSpovR9yKV3dkkG3tANx5L7taNBHODZSjzjFcNPLVZJk0mDHsaHFgY4t1bfqbhSc&#10;qpfy/JqF6SaLsszOfv31ma6Vep6H4g2Ep+D/xX/uk1awWcX58Uw8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F4lcMAAADcAAAADwAAAAAAAAAAAAAAAACYAgAAZHJzL2Rv&#10;d25yZXYueG1sUEsFBgAAAAAEAAQA9QAAAIgDAAAAAA==&#10;" adj="4785" filled="f" strokecolor="#92d050" strokeweight="1pt"/>
                <v:shape id="六边形 52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3dDsUA&#10;AADcAAAADwAAAGRycy9kb3ducmV2LnhtbESPQWvCQBSE7wX/w/IEL0U3ERs0uooIBQ8SaNqDx2f2&#10;mQSzb0N2a+K/d4VCj8PMfMNsdoNpxJ06V1tWEM8iEMSF1TWXCn6+P6dLEM4ja2wsk4IHOdhtR28b&#10;TLXt+YvuuS9FgLBLUUHlfZtK6YqKDLqZbYmDd7WdQR9kV0rdYR/gppHzKEqkwZrDQoUtHSoqbvmv&#10;UXDM37PTKhn6m9xnWXLyi8s5Xig1GQ/7NQhPg/8P/7WPWsHHPIbXmXAE5P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3d0OxQAAANwAAAAPAAAAAAAAAAAAAAAAAJgCAABkcnMv&#10;ZG93bnJldi54bWxQSwUGAAAAAAQABAD1AAAAigMAAAAA&#10;" adj="4785" filled="f" strokecolor="#92d050" strokeweight="1pt"/>
                <v:shape id="六边形 52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9DecUA&#10;AADcAAAADwAAAGRycy9kb3ducmV2LnhtbESPQWvCQBSE7wX/w/IEL0U3Bhs0uooIBQ8SaNqDx2f2&#10;mQSzb0N2a+K/d4VCj8PMfMNsdoNpxJ06V1tWMJ9FIIgLq2suFfx8f06XIJxH1thYJgUPcrDbjt42&#10;mGrb8xfdc1+KAGGXooLK+zaV0hUVGXQz2xIH72o7gz7IrpS6wz7ATSPjKEqkwZrDQoUtHSoqbvmv&#10;UXDM37PTKhn6m9xnWXLyi8t5vlBqMh72axCeBv8f/msftYKPOIbXmXAE5P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D0N5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727872" behindDoc="0" locked="0" layoutInCell="1" allowOverlap="1" wp14:anchorId="603E1131" wp14:editId="48267618">
                <wp:simplePos x="0" y="0"/>
                <wp:positionH relativeFrom="column">
                  <wp:posOffset>4327525</wp:posOffset>
                </wp:positionH>
                <wp:positionV relativeFrom="paragraph">
                  <wp:posOffset>155570</wp:posOffset>
                </wp:positionV>
                <wp:extent cx="551180" cy="523240"/>
                <wp:effectExtent l="0" t="0" r="20320" b="10160"/>
                <wp:wrapNone/>
                <wp:docPr id="587" name="组合 58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88" name="六边形 58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9" name="六边形 58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0" name="六边形 59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1" name="六边形 59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2" name="六边形 59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3" name="六边形 59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4" name="六边形 59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87" o:spid="_x0000_s1026" style="position:absolute;left:0;text-align:left;margin-left:340.75pt;margin-top:12.25pt;width:43.4pt;height:41.2pt;z-index:25172787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">
                <v:shape id="六边形 58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rqcMA&#10;AADcAAAADwAAAGRycy9kb3ducmV2LnhtbERPTWuDQBC9F/Iflgn0UpLVYiU12YQQKHgIQk0OOU7c&#10;qUrcWXG3av9991Do8fG+d4fZdGKkwbWWFcTrCARxZXXLtYLr5WO1AeE8ssbOMin4IQeH/eJph5m2&#10;E3/SWPpahBB2GSpovO8zKV3VkEG3tj1x4L7sYNAHONRSDziFcNPJ1yhKpcGWQ0ODPZ0aqh7lt1GQ&#10;ly/F+T2dp4c8FkV69sn9FidKPS/n4xaEp9n/i//cuVbwtglrw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rqcMAAADcAAAADwAAAAAAAAAAAAAAAACYAgAAZHJzL2Rv&#10;d25yZXYueG1sUEsFBgAAAAAEAAQA9QAAAIgDAAAAAA==&#10;" adj="4785" filled="f" strokecolor="#92d050" strokeweight="1pt"/>
                <v:shape id="六边形 58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2OMsUA&#10;AADcAAAADwAAAGRycy9kb3ducmV2LnhtbESPQYvCMBSE7wv+h/AEL4umLm7RahQRFjxIYasHj8/m&#10;2Rabl9JEW/+9ERb2OMzMN8xq05taPKh1lWUF00kEgji3uuJCwen4M56DcB5ZY22ZFDzJwWY9+Fhh&#10;om3Hv/TIfCEChF2CCkrvm0RKl5dk0E1sQxy8q20N+iDbQuoWuwA3tfyKolgarDgslNjQrqT8lt2N&#10;gn32mR4Wcd/d5DZN44OfXc7TmVKjYb9dgvDU+//wX3uvFXzPF/A+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zY4yxQAAANwAAAAPAAAAAAAAAAAAAAAAAJgCAABkcnMv&#10;ZG93bnJldi54bWxQSwUGAAAAAAQABAD1AAAAigMAAAAA&#10;" adj="4785" filled="f" strokecolor="#92d050" strokeweight="1pt"/>
                <v:shape id="六边形 59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6xcsIA&#10;AADcAAAADwAAAGRycy9kb3ducmV2LnhtbERPTYvCMBC9C/sfwgheZE0VLdtqFFkQPEjBuoc9zjaz&#10;bbGZlCba+u/NQfD4eN+b3WAacafO1ZYVzGcRCOLC6ppLBT+Xw+cXCOeRNTaWScGDHOy2H6MNptr2&#10;fKZ77ksRQtilqKDyvk2ldEVFBt3MtsSB+7edQR9gV0rdYR/CTSMXURRLgzWHhgpb+q6ouOY3o+CY&#10;T7NTEg/9Ve6zLD755d/vfKnUZDzs1yA8Df4tfrmPWsEqCfPDmXA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LrFywgAAANwAAAAPAAAAAAAAAAAAAAAAAJgCAABkcnMvZG93&#10;bnJldi54bWxQSwUGAAAAAAQABAD1AAAAhwMAAAAA&#10;" adj="4785" filled="f" strokecolor="#92d050" strokeweight="1pt"/>
                <v:shape id="六边形 59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IU6cUA&#10;AADcAAAADwAAAGRycy9kb3ducmV2LnhtbESPQWvCQBSE7wX/w/IEL0U3KTZodBURCh4k0LQHj8/s&#10;Mwlm34bsauK/d4VCj8PMfMOst4NpxJ06V1tWEM8iEMSF1TWXCn5/vqYLEM4ja2wsk4IHOdhuRm9r&#10;TLXt+ZvuuS9FgLBLUUHlfZtK6YqKDLqZbYmDd7GdQR9kV0rdYR/gppEfUZRIgzWHhQpb2ldUXPOb&#10;UXDI37PjMhn6q9xlWXL08/Mpnis1GQ+7FQhPg/8P/7UPWsHnMob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hTpxQAAANwAAAAPAAAAAAAAAAAAAAAAAJgCAABkcnMv&#10;ZG93bnJldi54bWxQSwUGAAAAAAQABAD1AAAAigMAAAAA&#10;" adj="4785" filled="f" strokecolor="#92d050" strokeweight="1pt"/>
                <v:shape id="六边形 59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nsUA&#10;AADcAAAADwAAAGRycy9kb3ducmV2LnhtbESPQYvCMBSE7wv+h/AEL4umilu0GkWEBQ9S2OrB47N5&#10;tsXmpTRZW/+9ERb2OMzMN8x625taPKh1lWUF00kEgji3uuJCwfn0PV6AcB5ZY22ZFDzJwXYz+Fhj&#10;om3HP/TIfCEChF2CCkrvm0RKl5dk0E1sQxy8m20N+iDbQuoWuwA3tZxFUSwNVhwWSmxoX1J+z36N&#10;gkP2mR6Xcd/d5S5N46OfXy/TuVKjYb9bgfDU+//wX/ugFXwtZ/A+E4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sIqexQAAANwAAAAPAAAAAAAAAAAAAAAAAJgCAABkcnMv&#10;ZG93bnJldi54bWxQSwUGAAAAAAQABAD1AAAAigMAAAAA&#10;" adj="4785" filled="f" strokecolor="#92d050" strokeweight="1pt"/>
                <v:shape id="六边形 59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wvBcYA&#10;AADcAAAADwAAAGRycy9kb3ducmV2LnhtbESPQWvCQBSE70L/w/IKXkrdaDWY1FVEEDxIwNiDx9fs&#10;axLMvg3ZrUn/vSsUPA4z8w2z2gymETfqXG1ZwXQSgSAurK65VPB13r8vQTiPrLGxTAr+yMFm/TJa&#10;Yaptzye65b4UAcIuRQWV920qpSsqMugmtiUO3o/tDPogu1LqDvsAN42cRVEsDdYcFipsaVdRcc1/&#10;jYJD/pYdk3jor3KbZfHRz78v07lS49dh+wnC0+Cf4f/2QStYJB/wOB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wvBcYAAADcAAAADwAAAAAAAAAAAAAAAACYAgAAZHJz&#10;L2Rvd25yZXYueG1sUEsFBgAAAAAEAAQA9QAAAIsDAAAAAA==&#10;" adj="4785" filled="f" strokecolor="#92d050" strokeweight="1pt"/>
                <v:shape id="六边形 59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W3ccUA&#10;AADcAAAADwAAAGRycy9kb3ducmV2LnhtbESPQWvCQBSE7wX/w/IEL0U3ljRodBURCh4k0LQHj8/s&#10;Mwlm34bsauK/d4VCj8PMfMOst4NpxJ06V1tWMJ9FIIgLq2suFfz+fE0XIJxH1thYJgUPcrDdjN7W&#10;mGrb8zfdc1+KAGGXooLK+zaV0hUVGXQz2xIH72I7gz7IrpS6wz7ATSM/oiiRBmsOCxW2tK+ouOY3&#10;o+CQv2fHZTL0V7nLsuTo4/NpHis1GQ+7FQhPg/8P/7UPWsHnMob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bdx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712512" behindDoc="0" locked="0" layoutInCell="1" allowOverlap="1" wp14:anchorId="165D3FF7" wp14:editId="126B969D">
                <wp:simplePos x="0" y="0"/>
                <wp:positionH relativeFrom="column">
                  <wp:posOffset>1414775</wp:posOffset>
                </wp:positionH>
                <wp:positionV relativeFrom="paragraph">
                  <wp:posOffset>50800</wp:posOffset>
                </wp:positionV>
                <wp:extent cx="551180" cy="523240"/>
                <wp:effectExtent l="0" t="0" r="20320" b="10160"/>
                <wp:wrapNone/>
                <wp:docPr id="459" name="组合 45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60" name="六边形 46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1" name="六边形 46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2" name="六边形 46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3" name="六边形 46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4" name="六边形 46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5" name="六边形 46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6" name="六边形 46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59" o:spid="_x0000_s1026" style="position:absolute;left:0;text-align:left;margin-left:111.4pt;margin-top:4pt;width:43.4pt;height:41.2pt;z-index:25171251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">
                <v:shape id="六边形 46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rOyMIA&#10;AADcAAAADwAAAGRycy9kb3ducmV2LnhtbERPTYvCMBC9C/sfwix4EZsqpazVKLIgeJCCdQ8ex2Zs&#10;i82kNFlb//3msODx8b43u9G04km9aywrWEQxCOLS6oYrBT+Xw/wLhPPIGlvLpOBFDnbbj8kGM20H&#10;PtOz8JUIIewyVFB732VSurImgy6yHXHg7rY36APsK6l7HEK4aeUyjlNpsOHQUGNH3zWVj+LXKDgW&#10;s/y0SsfhIfd5np58crsuEqWmn+N+DcLT6N/if/dRK0jSMD+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Gs7IwgAAANwAAAAPAAAAAAAAAAAAAAAAAJgCAABkcnMvZG93&#10;bnJldi54bWxQSwUGAAAAAAQABAD1AAAAhwMAAAAA&#10;" adj="4785" filled="f" strokecolor="#92d050" strokeweight="1pt"/>
                <v:shape id="六边形 46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U8UA&#10;AADcAAAADwAAAGRycy9kb3ducmV2LnhtbESPQWvCQBSE70L/w/IKXqRuIiG00VWkUPAgAaOHHp/Z&#10;1ySYfRuyWxP/vSsIHoeZ+YZZbUbTiiv1rrGsIJ5HIIhLqxuuFJyOPx+fIJxH1thaJgU3crBZv01W&#10;mGk78IGuha9EgLDLUEHtfZdJ6cqaDLq57YiD92d7gz7IvpK6xyHATSsXUZRKgw2HhRo7+q6pvBT/&#10;RsGumOX7r3QcLnKb5+neJ+ffOFFq+j5ulyA8jf4VfrZ3WkGSxv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VmtTxQAAANwAAAAPAAAAAAAAAAAAAAAAAJgCAABkcnMv&#10;ZG93bnJldi54bWxQSwUGAAAAAAQABAD1AAAAigMAAAAA&#10;" adj="4785" filled="f" strokecolor="#92d050" strokeweight="1pt"/>
                <v:shape id="六边形 46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T1JMUA&#10;AADcAAAADwAAAGRycy9kb3ducmV2LnhtbESPQYvCMBSE78L+h/AW9iKaKqW41SgiLHiQwlYPe3w2&#10;z7bYvJQm2vrvjSDscZiZb5jVZjCNuFPnassKZtMIBHFhdc2lgtPxZ7IA4TyyxsYyKXiQg836Y7TC&#10;VNuef+me+1IECLsUFVTet6mUrqjIoJvaljh4F9sZ9EF2pdQd9gFuGjmPokQarDksVNjSrqLimt+M&#10;gn0+zg7fydBf5TbLkoOPz3+zWKmvz2G7BOFp8P/hd3uvFcTJH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hPUkxQAAANwAAAAPAAAAAAAAAAAAAAAAAJgCAABkcnMv&#10;ZG93bnJldi54bWxQSwUGAAAAAAQABAD1AAAAigMAAAAA&#10;" adj="4785" filled="f" strokecolor="#92d050" strokeweight="1pt"/>
                <v:shape id="六边形 46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Qv8UA&#10;AADcAAAADwAAAGRycy9kb3ducmV2LnhtbESPQWvCQBSE74X+h+UVvBTdqCHY1FVEEDxIwNhDj6/Z&#10;1ySYfRuyq4n/3hUEj8PMfMMs14NpxJU6V1tWMJ1EIIgLq2suFfycduMFCOeRNTaWScGNHKxX729L&#10;TLXt+UjX3JciQNilqKDyvk2ldEVFBt3EtsTB+7edQR9kV0rdYR/gppGzKEqkwZrDQoUtbSsqzvnF&#10;KNjnn9nhKxn6s9xkWXLw8d/vNFZq9DFsvkF4Gvwr/GzvtYI4mcP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yFC/xQAAANwAAAAPAAAAAAAAAAAAAAAAAJgCAABkcnMv&#10;ZG93bnJldi54bWxQSwUGAAAAAAQABAD1AAAAigMAAAAA&#10;" adj="4785" filled="f" strokecolor="#92d050" strokeweight="1pt"/>
                <v:shape id="六边形 46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Iy8QA&#10;AADcAAAADwAAAGRycy9kb3ducmV2LnhtbESPQYvCMBSE78L+h/AW9iKaupSyVqPIguBBClYPe3w2&#10;b9ti81KaaOu/N4LgcZiZb5jlejCNuFHnassKZtMIBHFhdc2lgtNxO/kB4TyyxsYyKbiTg/XqY7TE&#10;VNueD3TLfSkChF2KCirv21RKV1Rk0E1tSxy8f9sZ9EF2pdQd9gFuGvkdRYk0WHNYqLCl34qKS341&#10;Cnb5ONvPk6G/yE2WJXsfn/9msVJfn8NmAcLT4N/hV3unFcRJDM8z4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hyMvEAAAA3AAAAA8AAAAAAAAAAAAAAAAAmAIAAGRycy9k&#10;b3ducmV2LnhtbFBLBQYAAAAABAAEAPUAAACJAwAAAAA=&#10;" adj="4785" filled="f" strokecolor="#92d050" strokeweight="1pt"/>
                <v:shape id="六边形 46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1tUMUA&#10;AADcAAAADwAAAGRycy9kb3ducmV2LnhtbESPQWvCQBSE7wX/w/IEL0U3ljRodBURCh4k0OjB4zP7&#10;TILZtyG7mvjvu4VCj8PMfMOst4NpxJM6V1tWMJ9FIIgLq2suFZxPX9MFCOeRNTaWScGLHGw3o7c1&#10;ptr2/E3P3JciQNilqKDyvk2ldEVFBt3MtsTBu9nOoA+yK6XusA9w08iPKEqkwZrDQoUt7Ssq7vnD&#10;KDjk79lxmQz9Xe6yLDn6+HqZx0pNxsNuBcLT4P/Df+2DVhAnn/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bW1QxQAAANwAAAAPAAAAAAAAAAAAAAAAAJgCAABkcnMv&#10;ZG93bnJldi54bWxQSwUGAAAAAAQABAD1AAAAigMAAAAA&#10;" adj="4785" filled="f" strokecolor="#92d050" strokeweight="1pt"/>
                <v:shape id="六边形 46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zJ8UA&#10;AADcAAAADwAAAGRycy9kb3ducmV2LnhtbESPQWvCQBSE7wX/w/IEL6VulLDY1FVEKHiQgGkPHl+z&#10;zySYfRuyW5P++64geBxm5htmvR1tK27U+8axhsU8AUFcOtNwpeH76/NtBcIHZIOtY9LwRx62m8nL&#10;GjPjBj7RrQiViBD2GWqoQ+gyKX1Zk0U/dx1x9C6utxii7Ctpehwi3LZymSRKWmw4LtTY0b6m8lr8&#10;Wg2H4jU/vqtxuMpdnqtjSH/Oi1Tr2XTcfYAINIZn+NE+GA2pUn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v/Mn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71552" behindDoc="0" locked="0" layoutInCell="1" allowOverlap="1" wp14:anchorId="447DBB22" wp14:editId="2680E6BD">
                <wp:simplePos x="0" y="0"/>
                <wp:positionH relativeFrom="column">
                  <wp:posOffset>1935480</wp:posOffset>
                </wp:positionH>
                <wp:positionV relativeFrom="paragraph">
                  <wp:posOffset>149860</wp:posOffset>
                </wp:positionV>
                <wp:extent cx="551180" cy="523240"/>
                <wp:effectExtent l="0" t="0" r="20320" b="10160"/>
                <wp:wrapNone/>
                <wp:docPr id="139" name="组合 13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40" name="六边形 14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1" name="六边形 14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六边形 14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六边形 14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六边形 14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六边形 14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六边形 14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39" o:spid="_x0000_s1026" style="position:absolute;left:0;text-align:left;margin-left:152.4pt;margin-top:11.8pt;width:43.4pt;height:41.2pt;z-index:25167155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">
                <v:shape id="六边形 14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ExLMYA&#10;AADcAAAADwAAAGRycy9kb3ducmV2LnhtbESPQWvDMAyF74X9B6PBLmVxOkJY07qlDAY9lMDSHXrU&#10;YjUJjeUQe03276fDYDeJ9/Tep+1+dr260xg6zwZWSQqKuPa248bA5/n9+RVUiMgWe89k4IcC7HcP&#10;iy0W1k/8QfcqNkpCOBRooI1xKLQOdUsOQ+IHYtGufnQYZR0bbUecJNz1+iVNc+2wY2locaC3lupb&#10;9e0MHKtleVrn83TTh7LMTzH7uqwyY54e58MGVKQ5/pv/ro9W8DPBl2dkAr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8ExLMYAAADcAAAADwAAAAAAAAAAAAAAAACYAgAAZHJz&#10;L2Rvd25yZXYueG1sUEsFBgAAAAAEAAQA9QAAAIsDAAAAAA==&#10;" adj="4785" filled="f" strokecolor="#92d050" strokeweight="1pt"/>
                <v:shape id="六边形 14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2Ut8MA&#10;AADcAAAADwAAAGRycy9kb3ducmV2LnhtbERPTWvCQBC9C/0PyxS8SN1EQmijq0ih4EECRg89jtlp&#10;EszOhuzWxH/vCoK3ebzPWW1G04or9a6xrCCeRyCIS6sbrhScjj8fnyCcR9bYWiYFN3KwWb9NVphp&#10;O/CBroWvRAhhl6GC2vsuk9KVNRl0c9sRB+7P9gZ9gH0ldY9DCDetXERRKg02HBpq7Oi7pvJS/BsF&#10;u2KW77/ScbjIbZ6ne5+cf+NEqen7uF2C8DT6l/jp3ukwP4nh8Uy4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I2Ut8MAAADcAAAADwAAAAAAAAAAAAAAAACYAgAAZHJzL2Rv&#10;d25yZXYueG1sUEsFBgAAAAAEAAQA9QAAAIgDAAAAAA==&#10;" adj="4785" filled="f" strokecolor="#92d050" strokeweight="1pt"/>
                <v:shape id="六边形 14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8KwMIA&#10;AADcAAAADwAAAGRycy9kb3ducmV2LnhtbERPTYvCMBC9L/gfwgheFk2VUrRrFBEED1KwevA4NrNt&#10;sZmUJtruv98sLHibx/uc9XYwjXhR52rLCuazCARxYXXNpYLr5TBdgnAeWWNjmRT8kIPtZvSxxlTb&#10;ns/0yn0pQgi7FBVU3replK6oyKCb2ZY4cN+2M+gD7EqpO+xDuGnkIooSabDm0FBhS/uKikf+NAqO&#10;+Wd2WiVD/5C7LEtOPr7f5rFSk/Gw+wLhafBv8b/7qMP8eAF/z4QL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XwrAwgAAANwAAAAPAAAAAAAAAAAAAAAAAJgCAABkcnMvZG93&#10;bnJldi54bWxQSwUGAAAAAAQABAD1AAAAhwMAAAAA&#10;" adj="4785" filled="f" strokecolor="#92d050" strokeweight="1pt"/>
                <v:shape id="六边形 14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OvW8MA&#10;AADcAAAADwAAAGRycy9kb3ducmV2LnhtbERPTWvCQBC9F/oflil4KbpRQ7Cpq4ggeJCAsYcep9lp&#10;EszOhuxq4r93BcHbPN7nLNeDacSVOldbVjCdRCCIC6trLhX8nHbjBQjnkTU2lknBjRysV+9vS0y1&#10;7flI19yXIoSwS1FB5X2bSumKigy6iW2JA/dvO4M+wK6UusM+hJtGzqIokQZrDg0VtrStqDjnF6Ng&#10;n39mh69k6M9yk2XJwcd/v9NYqdHHsPkG4WnwL/HTvddhfjyHxzPhA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OvW8MAAADcAAAADwAAAAAAAAAAAAAAAACYAgAAZHJzL2Rv&#10;d25yZXYueG1sUEsFBgAAAAAEAAQA9QAAAIgDAAAAAA==&#10;" adj="4785" filled="f" strokecolor="#92d050" strokeweight="1pt"/>
                <v:shape id="六边形 14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o3L8MA&#10;AADcAAAADwAAAGRycy9kb3ducmV2LnhtbERPTWuDQBC9F/IflgnkUuqaIJJaNyEECh5EqO0hx6k7&#10;UYk7K+422n/fLRR6m8f7nPy4mEHcaXK9ZQXbKAZB3Fjdc6vg4/31aQ/CeWSNg2VS8E0OjofVQ46Z&#10;tjO/0b32rQgh7DJU0Hk/ZlK6piODLrIjceCudjLoA5xaqSecQ7gZ5C6OU2mw59DQ4Ujnjppb/WUU&#10;FPVjVT6ny3yTp6pKS598XraJUpv1cnoB4Wnx/+I/d6HD/CSB32fCB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o3L8MAAADcAAAADwAAAAAAAAAAAAAAAACYAgAAZHJzL2Rv&#10;d25yZXYueG1sUEsFBgAAAAAEAAQA9QAAAIgDAAAAAA==&#10;" adj="4785" filled="f" strokecolor="#92d050" strokeweight="1pt"/>
                <v:shape id="六边形 14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aStMQA&#10;AADcAAAADwAAAGRycy9kb3ducmV2LnhtbERPTWuDQBC9F/Iflgn0UuqaYqQ1WSUECjkEIaaHHqfu&#10;RCXurLibaP99t1DobR7vc7bFbHpxp9F1lhWsohgEcW11x42Cj/P78ysI55E19pZJwTc5KPLFwxYz&#10;bSc+0b3yjQgh7DJU0Ho/ZFK6uiWDLrIDceAudjToAxwbqUecQrjp5Uscp9Jgx6GhxYH2LdXX6mYU&#10;HKqn8viWztNV7soyPfrk63OVKPW4nHcbEJ5m/y/+cx90mJ+s4feZcIH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O2krTEAAAA3AAAAA8AAAAAAAAAAAAAAAAAmAIAAGRycy9k&#10;b3ducmV2LnhtbFBLBQYAAAAABAAEAPUAAACJAwAAAAA=&#10;" adj="4785" filled="f" strokecolor="#92d050" strokeweight="1pt"/>
                <v:shape id="六边形 14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2QMw8MA&#10;AADcAAAADwAAAGRycy9kb3ducmV2LnhtbERPTWuDQBC9F/IflgnkUuqaIJJaNyEECh5EqO0hx6k7&#10;UYk7K+422n/fLRR6m8f7nPy4mEHcaXK9ZQXbKAZB3Fjdc6vg4/31aQ/CeWSNg2VS8E0OjofVQ46Z&#10;tjO/0b32rQgh7DJU0Hk/ZlK6piODLrIjceCudjLoA5xaqSecQ7gZ5C6OU2mw59DQ4Ujnjppb/WUU&#10;FPVjVT6ny3yTp6pKS598XraJUpv1cnoB4Wnx/+I/d6HD/CSF32fCB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2QMw8MAAADcAAAADwAAAAAAAAAAAAAAAACYAgAAZHJzL2Rv&#10;d25yZXYueG1sUEsFBgAAAAAEAAQA9QAAAIgDAAAAAA==&#10;" adj="4785" filled="f" strokecolor="#92d050" strokeweight="1pt"/>
              </v:group>
            </w:pict>
          </mc:Fallback>
        </mc:AlternateContent>
      </w:r>
    </w:p>
    <w:p w:rsidR="005C0370" w:rsidRDefault="001559FD" w:rsidP="005C0370">
      <w:pPr>
        <w:rPr>
          <w:noProof/>
        </w:rPr>
      </w:pPr>
      <w:r>
        <w:rPr>
          <w:noProof/>
          <w:lang w:val="en-US"/>
        </w:rPr>
        <mc:AlternateContent>
          <mc:Choice Requires="wps">
            <w:drawing>
              <wp:anchor distT="0" distB="0" distL="114300" distR="114300" simplePos="0" relativeHeight="251658240" behindDoc="0" locked="0" layoutInCell="1" allowOverlap="1" wp14:anchorId="602745DE" wp14:editId="5DB05254">
                <wp:simplePos x="0" y="0"/>
                <wp:positionH relativeFrom="column">
                  <wp:posOffset>483230</wp:posOffset>
                </wp:positionH>
                <wp:positionV relativeFrom="paragraph">
                  <wp:posOffset>8255</wp:posOffset>
                </wp:positionV>
                <wp:extent cx="1730375" cy="1539240"/>
                <wp:effectExtent l="0" t="0" r="22225" b="22860"/>
                <wp:wrapNone/>
                <wp:docPr id="13" name="六边形 13"/>
                <wp:cNvGraphicFramePr/>
                <a:graphic xmlns:a="http://schemas.openxmlformats.org/drawingml/2006/main">
                  <a:graphicData uri="http://schemas.microsoft.com/office/word/2010/wordprocessingShape">
                    <wps:wsp>
                      <wps:cNvSpPr/>
                      <wps:spPr>
                        <a:xfrm>
                          <a:off x="0" y="0"/>
                          <a:ext cx="1730375" cy="1539240"/>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六边形 13" o:spid="_x0000_s1026" type="#_x0000_t9" style="position:absolute;left:0;text-align:left;margin-left:38.05pt;margin-top:.65pt;width:136.25pt;height:121.2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" adj="4804" fillcolor="#4f81bd [3204]" strokecolor="#002060" strokeweight="1pt"/>
            </w:pict>
          </mc:Fallback>
        </mc:AlternateContent>
      </w:r>
      <w:r>
        <w:rPr>
          <w:noProof/>
          <w:lang w:val="en-US"/>
        </w:rPr>
        <mc:AlternateContent>
          <mc:Choice Requires="wps">
            <w:drawing>
              <wp:anchor distT="0" distB="0" distL="114300" distR="114300" simplePos="0" relativeHeight="251653120" behindDoc="0" locked="0" layoutInCell="1" allowOverlap="1" wp14:anchorId="71F12C45" wp14:editId="4C3C4628">
                <wp:simplePos x="0" y="0"/>
                <wp:positionH relativeFrom="column">
                  <wp:posOffset>3187065</wp:posOffset>
                </wp:positionH>
                <wp:positionV relativeFrom="paragraph">
                  <wp:posOffset>19680</wp:posOffset>
                </wp:positionV>
                <wp:extent cx="1730375" cy="1539240"/>
                <wp:effectExtent l="0" t="0" r="22225" b="22860"/>
                <wp:wrapNone/>
                <wp:docPr id="14" name="六边形 14"/>
                <wp:cNvGraphicFramePr/>
                <a:graphic xmlns:a="http://schemas.openxmlformats.org/drawingml/2006/main">
                  <a:graphicData uri="http://schemas.microsoft.com/office/word/2010/wordprocessingShape">
                    <wps:wsp>
                      <wps:cNvSpPr/>
                      <wps:spPr>
                        <a:xfrm>
                          <a:off x="0" y="0"/>
                          <a:ext cx="1730375" cy="1539240"/>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六边形 14" o:spid="_x0000_s1026" type="#_x0000_t9" style="position:absolute;left:0;text-align:left;margin-left:250.95pt;margin-top:1.55pt;width:136.25pt;height:121.2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" adj="4804" fillcolor="#4f81bd [3204]" strokecolor="#002060" strokeweight="1pt"/>
            </w:pict>
          </mc:Fallback>
        </mc:AlternateContent>
      </w:r>
      <w:r w:rsidR="005C0370">
        <w:rPr>
          <w:noProof/>
          <w:lang w:val="en-US"/>
        </w:rPr>
        <mc:AlternateContent>
          <mc:Choice Requires="wpg">
            <w:drawing>
              <wp:anchor distT="0" distB="0" distL="114300" distR="114300" simplePos="0" relativeHeight="251715584" behindDoc="0" locked="0" layoutInCell="1" allowOverlap="1" wp14:anchorId="18E32CA7" wp14:editId="5E34C7C0">
                <wp:simplePos x="0" y="0"/>
                <wp:positionH relativeFrom="column">
                  <wp:posOffset>574045</wp:posOffset>
                </wp:positionH>
                <wp:positionV relativeFrom="paragraph">
                  <wp:posOffset>139700</wp:posOffset>
                </wp:positionV>
                <wp:extent cx="551180" cy="523240"/>
                <wp:effectExtent l="0" t="0" r="20320" b="10160"/>
                <wp:wrapNone/>
                <wp:docPr id="483" name="组合 48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84" name="六边形 48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5" name="六边形 48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6" name="六边形 48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7" name="六边形 48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8" name="六边形 48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9" name="六边形 48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0" name="六边形 49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83" o:spid="_x0000_s1026" style="position:absolute;left:0;text-align:left;margin-left:45.2pt;margin-top:11pt;width:43.4pt;height:41.2pt;z-index:25171558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">
                <v:shape id="六边形 48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0uMcUA&#10;AADcAAAADwAAAGRycy9kb3ducmV2LnhtbESPQYvCMBSE7wv+h/AEL4umSilajSLCggcpbPXg8dk8&#10;22LzUpqsrf/eLCzscZiZb5jNbjCNeFLnassK5rMIBHFhdc2lgsv5a7oE4TyyxsYyKXiRg9129LHB&#10;VNuev+mZ+1IECLsUFVTet6mUrqjIoJvZljh4d9sZ9EF2pdQd9gFuGrmIokQarDksVNjSoaLikf8Y&#10;Bcf8MzutkqF/yH2WJScf367zWKnJeNivQXga/H/4r33UCuJlDL9nwhGQ2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LS4xxQAAANwAAAAPAAAAAAAAAAAAAAAAAJgCAABkcnMv&#10;ZG93bnJldi54bWxQSwUGAAAAAAQABAD1AAAAigMAAAAA&#10;" adj="4785" filled="f" strokecolor="#92d050" strokeweight="1pt"/>
                <v:shape id="六边形 48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GLqsUA&#10;AADcAAAADwAAAGRycy9kb3ducmV2LnhtbESPQWvCQBSE7wX/w/IEL0U3ljRodBURCh4k0LQHj8/s&#10;Mwlm34bsauK/d4VCj8PMfMOst4NpxJ06V1tWMJ9FIIgLq2suFfz+fE0XIJxH1thYJgUPcrDdjN7W&#10;mGrb8zfdc1+KAGGXooLK+zaV0hUVGXQz2xIH72I7gz7IrpS6wz7ATSM/oiiRBmsOCxW2tK+ouOY3&#10;o+CQv2fHZTL0V7nLsuTo4/NpHis1GQ+7FQhPg/8P/7UPWkG8+IT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YYuqxQAAANwAAAAPAAAAAAAAAAAAAAAAAJgCAABkcnMv&#10;ZG93bnJldi54bWxQSwUGAAAAAAQABAD1AAAAigMAAAAA&#10;" adj="4785" filled="f" strokecolor="#92d050" strokeweight="1pt"/>
                <v:shape id="六边形 48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MV3cUA&#10;AADcAAAADwAAAGRycy9kb3ducmV2LnhtbESPQYvCMBSE74L/IbyFvciaupTiVqOIIHiQgtWDx2fz&#10;ti02L6WJtvvvN4LgcZiZb5jlejCNeFDnassKZtMIBHFhdc2lgvNp9zUH4TyyxsYyKfgjB+vVeLTE&#10;VNuej/TIfSkChF2KCirv21RKV1Rk0E1tSxy8X9sZ9EF2pdQd9gFuGvkdRYk0WHNYqLClbUXFLb8b&#10;Bft8kh1+kqG/yU2WJQcfXy+zWKnPj2GzAOFp8O/wq73XCuJ5As8z4Qj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sxXdxQAAANwAAAAPAAAAAAAAAAAAAAAAAJgCAABkcnMv&#10;ZG93bnJldi54bWxQSwUGAAAAAAQABAD1AAAAigMAAAAA&#10;" adj="4785" filled="f" strokecolor="#92d050" strokeweight="1pt"/>
                <v:shape id="六边形 48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wRsYA&#10;AADcAAAADwAAAGRycy9kb3ducmV2LnhtbESPQWvCQBSE7wX/w/IKvRTdWEJMU1cRoeBBAkYPHp/Z&#10;1ySYfRuyW5P++64geBxm5htmuR5NK27Uu8aygvksAkFcWt1wpeB0/J6mIJxH1thaJgV/5GC9mrws&#10;MdN24APdCl+JAGGXoYLa+y6T0pU1GXQz2xEH78f2Bn2QfSV1j0OAm1Z+RFEiDTYcFmrsaFtTeS1+&#10;jYJd8Z7vP5NxuMpNnid7H1/O81ipt9dx8wXC0+if4Ud7pxXE6QLuZ8IRkK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v+wRsYAAADcAAAADwAAAAAAAAAAAAAAAACYAgAAZHJz&#10;L2Rvd25yZXYueG1sUEsFBgAAAAAEAAQA9QAAAIsDAAAAAA==&#10;" adj="4785" filled="f" strokecolor="#92d050" strokeweight="1pt"/>
                <v:shape id="六边形 48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AkNMIA&#10;AADcAAAADwAAAGRycy9kb3ducmV2LnhtbERPTYvCMBC9C/sfwix4EU2VUrpdo8iC4EEKVg97HJvZ&#10;tthMSpO19d+bg+Dx8b7X29G04k69aywrWC4iEMSl1Q1XCi7n/TwF4TyyxtYyKXiQg+3mY7LGTNuB&#10;T3QvfCVCCLsMFdTed5mUrqzJoFvYjjhwf7Y36APsK6l7HEK4aeUqihJpsOHQUGNHPzWVt+LfKDgU&#10;s/z4lYzDTe7yPDn6+Pq7jJWafo67bxCeRv8Wv9wHrSBOw9pwJhw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CQ0wgAAANwAAAAPAAAAAAAAAAAAAAAAAJgCAABkcnMvZG93&#10;bnJldi54bWxQSwUGAAAAAAQABAD1AAAAhwMAAAAA&#10;" adj="4785" filled="f" strokecolor="#92d050" strokeweight="1pt"/>
                <v:shape id="六边形 48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yBr8UA&#10;AADcAAAADwAAAGRycy9kb3ducmV2LnhtbESPQYvCMBSE7wv+h/AEL4umSilajSLCggcp2N2Dx2fz&#10;bIvNS2mytvvvN4LgcZiZb5jNbjCNeFDnassK5rMIBHFhdc2lgp/vr+kShPPIGhvLpOCPHOy2o48N&#10;ptr2fKZH7ksRIOxSVFB536ZSuqIig25mW+Lg3Wxn0AfZlVJ32Ae4aeQiihJpsOawUGFLh4qKe/5r&#10;FBzzz+y0Sob+LvdZlpx8fL3MY6Um42G/BuFp8O/wq33UCuLlCp5nwhGQ2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LIGvxQAAANwAAAAPAAAAAAAAAAAAAAAAAJgCAABkcnMv&#10;ZG93bnJldi54bWxQSwUGAAAAAAQABAD1AAAAigMAAAAA&#10;" adj="4785" filled="f" strokecolor="#92d050" strokeweight="1pt"/>
                <v:shape id="六边形 49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78IA&#10;AADcAAAADwAAAGRycy9kb3ducmV2LnhtbERPTYvCMBC9C/sfwizsRTRVStlWo8iC4EEKVg97HJux&#10;LTaT0mRt99+bg+Dx8b7X29G04kG9aywrWMwjEMSl1Q1XCi7n/ewbhPPIGlvLpOCfHGw3H5M1ZtoO&#10;fKJH4SsRQthlqKD2vsukdGVNBt3cdsSBu9neoA+wr6TucQjhppXLKEqkwYZDQ40d/dRU3os/o+BQ&#10;TPNjmozDXe7yPDn6+Pq7iJX6+hx3KxCeRv8Wv9wHrSBOw/xwJhw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z77vwgAAANwAAAAPAAAAAAAAAAAAAAAAAJgCAABkcnMvZG93&#10;bnJldi54bWxQSwUGAAAAAAQABAD1AAAAhw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83840" behindDoc="0" locked="0" layoutInCell="1" allowOverlap="1" wp14:anchorId="29DFFCB9" wp14:editId="10EF153C">
                <wp:simplePos x="0" y="0"/>
                <wp:positionH relativeFrom="column">
                  <wp:posOffset>2947030</wp:posOffset>
                </wp:positionH>
                <wp:positionV relativeFrom="paragraph">
                  <wp:posOffset>133350</wp:posOffset>
                </wp:positionV>
                <wp:extent cx="551180" cy="523240"/>
                <wp:effectExtent l="0" t="0" r="20320" b="10160"/>
                <wp:wrapNone/>
                <wp:docPr id="235" name="组合 23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36" name="六边形 23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7" name="六边形 23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六边形 23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六边形 23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六边形 24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六边形 24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六边形 24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35" o:spid="_x0000_s1026" style="position:absolute;left:0;text-align:left;margin-left:232.05pt;margin-top:10.5pt;width:43.4pt;height:41.2pt;z-index:25168384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">
                <v:shape id="六边形 23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cewsYA&#10;AADcAAAADwAAAGRycy9kb3ducmV2LnhtbESPQWuDQBSE74H+h+UVegnNqg3S2mxCKAQ8BKEmhx5f&#10;3VeVuG/F3aj9991AoMdhZr5hNrvZdGKkwbWWFcSrCARxZXXLtYLz6fD8CsJ5ZI2dZVLwSw5224fF&#10;BjNtJ/6ksfS1CBB2GSpovO8zKV3VkEG3sj1x8H7sYNAHOdRSDzgFuOlkEkWpNNhyWGiwp4+Gqkt5&#10;NQryclkc39J5ush9UaRHv/7+itdKPT3O+3cQnmb/H763c60geUnhdiYc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EcewsYAAADcAAAADwAAAAAAAAAAAAAAAACYAgAAZHJz&#10;L2Rvd25yZXYueG1sUEsFBgAAAAAEAAQA9QAAAIsDAAAAAA==&#10;" adj="4785" filled="f" strokecolor="#92d050" strokeweight="1pt"/>
                <v:shape id="六边形 23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7WcYA&#10;AADcAAAADwAAAGRycy9kb3ducmV2LnhtbESPT2vCQBTE70K/w/KEXkQ3/iHa6CpSKHiQQFMPHp/Z&#10;1ySYfRuyW5N+e1cQPA4z8xtms+tNLW7UusqygukkAkGcW11xoeD08zVegXAeWWNtmRT8k4Pd9m2w&#10;wUTbjr/plvlCBAi7BBWU3jeJlC4vyaCb2IY4eL+2NeiDbAupW+wC3NRyFkWxNFhxWCixoc+S8mv2&#10;ZxQcslF6/Ij77ir3aRof/eJyni6Ueh/2+zUIT71/hZ/tg1Ywmy/hcSYcAb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u7WcYAAADcAAAADwAAAAAAAAAAAAAAAACYAgAAZHJz&#10;L2Rvd25yZXYueG1sUEsFBgAAAAAEAAQA9QAAAIsDAAAAAA==&#10;" adj="4785" filled="f" strokecolor="#92d050" strokeweight="1pt"/>
                <v:shape id="六边形 23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QvK8MA&#10;AADcAAAADwAAAGRycy9kb3ducmV2LnhtbERPy2qDQBTdF/oPwy10U+qYB9IYJyEUCi5EqOmiyxvn&#10;RkXnjjjTaP++swh0eTjv7LiYQdxocp1lBasoBkFcW91xo+Dr/PH6BsJ5ZI2DZVLwSw6Oh8eHDFNt&#10;Z/6kW+UbEULYpaig9X5MpXR1SwZdZEfiwF3tZNAHODVSTziHcDPIdRwn0mDHoaHFkd5bqvvqxyjI&#10;q5ey2CXL3MtTWSaF316+V1ulnp+W0x6Ep8X/i+/uXCtYb8LacCYcAX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QvK8MAAADcAAAADwAAAAAAAAAAAAAAAACYAgAAZHJzL2Rv&#10;d25yZXYueG1sUEsFBgAAAAAEAAQA9QAAAIgDAAAAAA==&#10;" adj="4785" filled="f" strokecolor="#92d050" strokeweight="1pt"/>
                <v:shape id="六边形 23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iKsMUA&#10;AADcAAAADwAAAGRycy9kb3ducmV2LnhtbESPQYvCMBSE78L+h/AWvIimulK0axRZEDxIwbqHPT6b&#10;Z1tsXkoTbf33G0HwOMzMN8xq05ta3Kl1lWUF00kEgji3uuJCwe9pN16AcB5ZY22ZFDzIwWb9MVhh&#10;om3HR7pnvhABwi5BBaX3TSKly0sy6Ca2IQ7exbYGfZBtIXWLXYCbWs6iKJYGKw4LJTb0U1J+zW5G&#10;wT4bpYdl3HdXuU3T+ODn57/pXKnhZ7/9BuGp9+/wq73XCmZfS3ieC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2IqwxQAAANwAAAAPAAAAAAAAAAAAAAAAAJgCAABkcnMv&#10;ZG93bnJldi54bWxQSwUGAAAAAAQABAD1AAAAigMAAAAA&#10;" adj="4785" filled="f" strokecolor="#92d050" strokeweight="1pt"/>
                <v:shape id="六边形 24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RQUMEA&#10;AADcAAAADwAAAGRycy9kb3ducmV2LnhtbERPTYvCMBC9C/6HMIIX0VQpRbtGEWHBgxSsHjzONmNb&#10;bCalydr67zeHBY+P973dD6YRL+pcbVnBchGBIC6srrlUcLt+z9cgnEfW2FgmBW9ysN+NR1tMte35&#10;Qq/clyKEsEtRQeV9m0rpiooMuoVtiQP3sJ1BH2BXSt1hH8JNI1dRlEiDNYeGCls6VlQ881+j4JTP&#10;svMmGfqnPGRZcvbxz30ZKzWdDIcvEJ4G/xH/u09awSoO88OZc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kUFDBAAAA3AAAAA8AAAAAAAAAAAAAAAAAmAIAAGRycy9kb3du&#10;cmV2LnhtbFBLBQYAAAAABAAEAPUAAACGAwAAAAA=&#10;" adj="4785" filled="f" strokecolor="#92d050" strokeweight="1pt"/>
                <v:shape id="六边形 24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j1y8UA&#10;AADcAAAADwAAAGRycy9kb3ducmV2LnhtbESPQWvCQBSE7wX/w/IEL6VuIiFodBURBA8SaPTg8TX7&#10;TILZtyG7mvTfdwuFHoeZ+YbZ7EbTihf1rrGsIJ5HIIhLqxuuFFwvx48lCOeRNbaWScE3OdhtJ28b&#10;zLQd+JNeha9EgLDLUEHtfZdJ6cqaDLq57YiDd7e9QR9kX0nd4xDgppWLKEqlwYbDQo0dHWoqH8XT&#10;KDgV7/l5lY7DQ+7zPD375OsWJ0rNpuN+DcLT6P/Df+2TVrBIYv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qPXLxQAAANwAAAAPAAAAAAAAAAAAAAAAAJgCAABkcnMv&#10;ZG93bnJldi54bWxQSwUGAAAAAAQABAD1AAAAigMAAAAA&#10;" adj="4785" filled="f" strokecolor="#92d050" strokeweight="1pt"/>
                <v:shape id="六边形 24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prvMUA&#10;AADcAAAADwAAAGRycy9kb3ducmV2LnhtbESPQWvCQBSE7wX/w/IEL6VuDCFodBURBA8SaPTg8TX7&#10;TILZtyG7mvTfdwuFHoeZ+YbZ7EbTihf1rrGsYDGPQBCXVjdcKbhejh9LEM4ja2wtk4JvcrDbTt42&#10;mGk78Ce9Cl+JAGGXoYLa+y6T0pU1GXRz2xEH7257gz7IvpK6xyHATSvjKEqlwYbDQo0dHWoqH8XT&#10;KDgV7/l5lY7DQ+7zPD375Ou2SJSaTcf9GoSn0f+H/9onrSBOYv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mu8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69504" behindDoc="0" locked="0" layoutInCell="1" allowOverlap="1" wp14:anchorId="3F0E51F9" wp14:editId="236B999F">
                <wp:simplePos x="0" y="0"/>
                <wp:positionH relativeFrom="column">
                  <wp:posOffset>2444750</wp:posOffset>
                </wp:positionH>
                <wp:positionV relativeFrom="paragraph">
                  <wp:posOffset>41275</wp:posOffset>
                </wp:positionV>
                <wp:extent cx="551180" cy="523240"/>
                <wp:effectExtent l="0" t="0" r="20320" b="10160"/>
                <wp:wrapNone/>
                <wp:docPr id="123" name="组合 12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24" name="六边形 12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六边形 12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六边形 12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六边形 12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六边形 12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六边形 12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六边形 13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23" o:spid="_x0000_s1026" style="position:absolute;left:0;text-align:left;margin-left:192.5pt;margin-top:3.25pt;width:43.4pt;height:41.2pt;z-index:25166950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">
                <v:shape id="六边形 12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Sj8IA&#10;AADcAAAADwAAAGRycy9kb3ducmV2LnhtbERPTYvCMBC9L/gfwgheFk2VUrRrFBEED1KwevA4NrNt&#10;sZmUJtruv98sLHibx/uc9XYwjXhR52rLCuazCARxYXXNpYLr5TBdgnAeWWNjmRT8kIPtZvSxxlTb&#10;ns/0yn0pQgi7FBVU3replK6oyKCb2ZY4cN+2M+gD7EqpO+xDuGnkIooSabDm0FBhS/uKikf+NAqO&#10;+Wd2WiVD/5C7LEtOPr7f5rFSk/Gw+wLhafBv8b/7qMP8RQx/z4QL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JdKPwgAAANwAAAAPAAAAAAAAAAAAAAAAAJgCAABkcnMvZG93&#10;bnJldi54bWxQSwUGAAAAAAQABAD1AAAAhwMAAAAA&#10;" adj="4785" filled="f" strokecolor="#92d050" strokeweight="1pt"/>
                <v:shape id="六边形 12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l3FMQA&#10;AADcAAAADwAAAGRycy9kb3ducmV2LnhtbERPTWuDQBC9F/IflgnkUpo1wUpqsgkhUPAgQm0POU7d&#10;qUrcWXG3av59t1DobR7vcw6n2XRipMG1lhVs1hEI4srqlmsFH++vTzsQziNr7CyTgjs5OB0XDwdM&#10;tZ34jcbS1yKEsEtRQeN9n0rpqoYMurXtiQP3ZQeDPsChlnrAKYSbTm6jKJEGWw4NDfZ0aai6ld9G&#10;QVY+FvlLMk83eS6KJPfx53UTK7Vazuc9CE+z/xf/uTMd5m+f4feZcIE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5pdxTEAAAA3AAAAA8AAAAAAAAAAAAAAAAAmAIAAGRycy9k&#10;b3ducmV2LnhtbFBLBQYAAAAABAAEAPUAAACJAwAAAAA=&#10;" adj="4785" filled="f" strokecolor="#92d050" strokeweight="1pt"/>
                <v:shape id="六边形 12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vpY8MA&#10;AADcAAAADwAAAGRycy9kb3ducmV2LnhtbERPTWuDQBC9B/oflin0EuKaEKS1rhIKhRyCUNNDjxN3&#10;qqI7K+42mn+fLRR6m8f7nKxYzCCuNLnOsoJtFIMgrq3uuFHweX7fPINwHlnjYJkU3MhBkT+sMky1&#10;nfmDrpVvRAhhl6KC1vsxldLVLRl0kR2JA/dtJ4M+wKmResI5hJtB7uI4kQY7Dg0tjvTWUt1XP0bB&#10;sVqXp5dkmXt5KMvk5PeXr+1eqafH5fAKwtPi/8V/7qMO83cJ/D4TLp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rvpY8MAAADcAAAADwAAAAAAAAAAAAAAAACYAgAAZHJzL2Rv&#10;d25yZXYueG1sUEsFBgAAAAAEAAQA9QAAAIgDAAAAAA==&#10;" adj="4785" filled="f" strokecolor="#92d050" strokeweight="1pt"/>
                <v:shape id="六边形 12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dM+MMA&#10;AADcAAAADwAAAGRycy9kb3ducmV2LnhtbERPTYvCMBC9C/6HMMJeRFNFqts1iggLHqRg9eBxtplt&#10;i82kNNHWf28WFrzN433OetubWjyodZVlBbNpBII4t7riQsHl/D1ZgXAeWWNtmRQ8ycF2MxysMdG2&#10;4xM9Ml+IEMIuQQWl900ipctLMuimtiEO3K9tDfoA20LqFrsQbmo5j6JYGqw4NJTY0L6k/JbdjYJD&#10;Nk6Pn3Hf3eQuTeOjX/xcZwulPkb97guEp96/xf/ugw7z50v4eyZc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dM+MMAAADcAAAADwAAAAAAAAAAAAAAAACYAgAAZHJzL2Rv&#10;d25yZXYueG1sUEsFBgAAAAAEAAQA9QAAAIgDAAAAAA==&#10;" adj="4785" filled="f" strokecolor="#92d050" strokeweight="1pt"/>
                <v:shape id="六边形 12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jYisYA&#10;AADcAAAADwAAAGRycy9kb3ducmV2LnhtbESPQWvDMAyF74P9B6PBLmN1WkrYsrohDAo9lECzHXbU&#10;Yi0JjeUQu03276tDoTeJ9/Tep00+u15daAydZwPLRQKKuPa248bA99fu9Q1UiMgWe89k4J8C5NvH&#10;hw1m1k98pEsVGyUhHDI00MY4ZFqHuiWHYeEHYtH+/Ogwyjo22o44Sbjr9SpJUu2wY2locaDPlupT&#10;dXYG9tVLeXhP5+mki7JMD3H9+7NcG/P8NBcfoCLN8W6+Xe+t4K+EVp6RCfT2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jYisYAAADcAAAADwAAAAAAAAAAAAAAAACYAgAAZHJz&#10;L2Rvd25yZXYueG1sUEsFBgAAAAAEAAQA9QAAAIsDAAAAAA==&#10;" adj="4785" filled="f" strokecolor="#92d050" strokeweight="1pt"/>
                <v:shape id="六边形 12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R9EcMA&#10;AADcAAAADwAAAGRycy9kb3ducmV2LnhtbERPTYvCMBC9C/sfwix4kTVVpGyrUWRB8CAFq4c9zjZj&#10;W2wmpcna+u+NIHibx/uc1WYwjbhR52rLCmbTCARxYXXNpYLzaff1DcJ5ZI2NZVJwJweb9cdoham2&#10;PR/plvtShBB2KSqovG9TKV1RkUE3tS1x4C62M+gD7EqpO+xDuGnkPIpiabDm0FBhSz8VFdf83yjY&#10;55PskMRDf5XbLIsPfvH3O1soNf4ctksQngb/Fr/cex3mzxN4PhM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yR9EcMAAADcAAAADwAAAAAAAAAAAAAAAACYAgAAZHJzL2Rv&#10;d25yZXYueG1sUEsFBgAAAAAEAAQA9QAAAIgDAAAAAA==&#10;" adj="4785" filled="f" strokecolor="#92d050" strokeweight="1pt"/>
                <v:shape id="六边形 13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dCUcYA&#10;AADcAAAADwAAAGRycy9kb3ducmV2LnhtbESPQWvCQBCF74X+h2WEXopubCXU6CpSEDxIwLSHHsfs&#10;mASzsyG7mvTfdw4FbzO8N+99s96OrlV36kPj2cB8loAiLr1tuDLw/bWffoAKEdli65kM/FKA7eb5&#10;aY2Z9QOf6F7ESkkIhwwN1DF2mdahrMlhmPmOWLSL7x1GWftK2x4HCXetfkuSVDtsWBpq7OizpvJa&#10;3JyBQ/GaH5fpOFz1Ls/TY1ycf+YLY14m424FKtIYH+b/64MV/HfBl2dkAr3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8dCUcYAAADcAAAADwAAAAAAAAAAAAAAAACYAgAAZHJz&#10;L2Rvd25yZXYueG1sUEsFBgAAAAAEAAQA9QAAAIsDAAAAAA==&#10;" adj="4785" filled="f" strokecolor="#92d050" strokeweight="1pt"/>
              </v:group>
            </w:pict>
          </mc:Fallback>
        </mc:AlternateContent>
      </w:r>
    </w:p>
    <w:p w:rsidR="005C0370" w:rsidRDefault="007F5AC9" w:rsidP="005C0370">
      <w:pPr>
        <w:rPr>
          <w:noProof/>
        </w:rPr>
      </w:pPr>
      <w:r>
        <w:rPr>
          <w:noProof/>
          <w:lang w:val="en-US"/>
        </w:rPr>
        <mc:AlternateContent>
          <mc:Choice Requires="wpg">
            <w:drawing>
              <wp:anchor distT="0" distB="0" distL="114300" distR="114300" simplePos="0" relativeHeight="251681792" behindDoc="0" locked="0" layoutInCell="1" allowOverlap="1" wp14:anchorId="017D4096" wp14:editId="3D236A99">
                <wp:simplePos x="0" y="0"/>
                <wp:positionH relativeFrom="column">
                  <wp:posOffset>3466234</wp:posOffset>
                </wp:positionH>
                <wp:positionV relativeFrom="paragraph">
                  <wp:posOffset>24765</wp:posOffset>
                </wp:positionV>
                <wp:extent cx="551180" cy="523240"/>
                <wp:effectExtent l="0" t="0" r="20320" b="10160"/>
                <wp:wrapNone/>
                <wp:docPr id="219" name="组合 21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20" name="六边形 22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六边形 22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2" name="六边形 22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3" name="六边形 22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六边形 22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六边形 22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六边形 22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19" o:spid="_x0000_s1026" style="position:absolute;left:0;text-align:left;margin-left:272.95pt;margin-top:1.95pt;width:43.4pt;height:41.2pt;z-index:25168179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">
                <v:shape id="六边形 22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u18MIA&#10;AADcAAAADwAAAGRycy9kb3ducmV2LnhtbERPTYvCMBC9C/sfwizsRWxqkbJWo8iC4EEKVg97HJvZ&#10;tthMShNt99+bg+Dx8b7X29G04kG9aywrmEcxCOLS6oYrBZfzfvYNwnlkja1lUvBPDrabj8kaM20H&#10;PtGj8JUIIewyVFB732VSurImgy6yHXHg/mxv0AfYV1L3OIRw08okjlNpsOHQUGNHPzWVt+JuFByK&#10;aX5cpuNwk7s8T49+cf2dL5T6+hx3KxCeRv8Wv9wHrSBJwvxwJhwBuX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O7XwwgAAANwAAAAPAAAAAAAAAAAAAAAAAJgCAABkcnMvZG93&#10;bnJldi54bWxQSwUGAAAAAAQABAD1AAAAhwMAAAAA&#10;" adj="4785" filled="f" strokecolor="#92d050" strokeweight="1pt"/>
                <v:shape id="六边形 22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cQa8UA&#10;AADcAAAADwAAAGRycy9kb3ducmV2LnhtbESPQWvCQBSE7wX/w/IEL6VuEiRodBURBA8SaPTg8TX7&#10;TILZtyG7mvTfdwuFHoeZ+YbZ7EbTihf1rrGsIJ5HIIhLqxuuFFwvx48lCOeRNbaWScE3OdhtJ28b&#10;zLQd+JNeha9EgLDLUEHtfZdJ6cqaDLq57YiDd7e9QR9kX0nd4xDgppVJFKXSYMNhocaODjWVj+Jp&#10;FJyK9/y8SsfhIfd5np794usWL5SaTcf9GoSn0f+H/9onrSBJYv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xBrxQAAANwAAAAPAAAAAAAAAAAAAAAAAJgCAABkcnMv&#10;ZG93bnJldi54bWxQSwUGAAAAAAQABAD1AAAAigMAAAAA&#10;" adj="4785" filled="f" strokecolor="#92d050" strokeweight="1pt"/>
                <v:shape id="六边形 22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OHMUA&#10;AADcAAAADwAAAGRycy9kb3ducmV2LnhtbESPQYvCMBSE78L+h/AW9iKaWqS41SgiLHiQgtXDHp/N&#10;sy02L6WJtv57s7DgcZiZb5jVZjCNeFDnassKZtMIBHFhdc2lgvPpZ7IA4TyyxsYyKXiSg836Y7TC&#10;VNuej/TIfSkChF2KCirv21RKV1Rk0E1tSxy8q+0M+iC7UuoO+wA3jYyjKJEGaw4LFba0q6i45Xej&#10;YJ+Ps8N3MvQ3uc2y5ODnl9/ZXKmvz2G7BOFp8O/wf3uvFcRxDH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Y4cxQAAANwAAAAPAAAAAAAAAAAAAAAAAJgCAABkcnMv&#10;ZG93bnJldi54bWxQSwUGAAAAAAQABAD1AAAAigMAAAAA&#10;" adj="4785" filled="f" strokecolor="#92d050" strokeweight="1pt"/>
                <v:shape id="六边形 22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krh8UA&#10;AADcAAAADwAAAGRycy9kb3ducmV2LnhtbESPQWvCQBSE7wX/w/IKXopuTCW0qauIIHiQgNFDj8/s&#10;axLMvg3Z1cR/3xUEj8PMfMMsVoNpxI06V1tWMJtGIIgLq2suFZyO28kXCOeRNTaWScGdHKyWo7cF&#10;ptr2fKBb7ksRIOxSVFB536ZSuqIig25qW+Lg/dnOoA+yK6XusA9w08g4ihJpsOawUGFLm4qKS341&#10;Cnb5R7b/Tob+ItdZluz9/Pw7mys1fh/WPyA8Df4VfrZ3WkEcf8LjTDg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6SuHxQAAANwAAAAPAAAAAAAAAAAAAAAAAJgCAABkcnMv&#10;ZG93bnJldi54bWxQSwUGAAAAAAQABAD1AAAAigMAAAAA&#10;" adj="4785" filled="f" strokecolor="#92d050" strokeweight="1pt"/>
                <v:shape id="六边形 22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Cz88UA&#10;AADcAAAADwAAAGRycy9kb3ducmV2LnhtbESPQWvCQBSE7wX/w/IEL6VuDCFodBURBA8SaPTg8TX7&#10;TILZtyG7mvTfdwuFHoeZ+YbZ7EbTihf1rrGsYDGPQBCXVjdcKbhejh9LEM4ja2wtk4JvcrDbTt42&#10;mGk78Ce9Cl+JAGGXoYLa+y6T0pU1GXRz2xEH7257gz7IvpK6xyHATSvjKEqlwYbDQo0dHWoqH8XT&#10;KDgV7/l5lY7DQ+7zPD375Ou2SJSaTcf9GoSn0f+H/9onrSCOE/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ALPzxQAAANwAAAAPAAAAAAAAAAAAAAAAAJgCAABkcnMv&#10;ZG93bnJldi54bWxQSwUGAAAAAAQABAD1AAAAigMAAAAA&#10;" adj="4785" filled="f" strokecolor="#92d050" strokeweight="1pt"/>
                <v:shape id="六边形 22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wWaMUA&#10;AADcAAAADwAAAGRycy9kb3ducmV2LnhtbESPQWvCQBSE7wX/w/IEL0U3Bhs0uooIBQ8SaNqDx2f2&#10;mQSzb0N2a+K/d4VCj8PMfMNsdoNpxJ06V1tWMJ9FIIgLq2suFfx8f06XIJxH1thYJgUPcrDbjt42&#10;mGrb8xfdc1+KAGGXooLK+zaV0hUVGXQz2xIH72o7gz7IrpS6wz7ATSPjKEqkwZrDQoUtHSoqbvmv&#10;UXDM37PTKhn6m9xnWXLyi8t5vlBqMh72axCeBv8f/msftYI4/oDXmXAE5P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BZoxQAAANwAAAAPAAAAAAAAAAAAAAAAAJgCAABkcnMv&#10;ZG93bnJldi54bWxQSwUGAAAAAAQABAD1AAAAigMAAAAA&#10;" adj="4785" filled="f" strokecolor="#92d050" strokeweight="1pt"/>
                <v:shape id="六边形 22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6IH8UA&#10;AADcAAAADwAAAGRycy9kb3ducmV2LnhtbESPQYvCMBSE78L+h/AW9iKaWqS41SgiLHiQgtXDHp/N&#10;sy02L6WJtv57s7DgcZiZb5jVZjCNeFDnassKZtMIBHFhdc2lgvPpZ7IA4TyyxsYyKXiSg836Y7TC&#10;VNuej/TIfSkChF2KCirv21RKV1Rk0E1tSxy8q+0M+iC7UuoO+wA3jYyjKJEGaw4LFba0q6i45Xej&#10;YJ+Ps8N3MvQ3uc2y5ODnl9/ZXKmvz2G7BOFp8O/wf3uvFcRxAn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nogf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89984" behindDoc="0" locked="0" layoutInCell="1" allowOverlap="1" wp14:anchorId="1690955C" wp14:editId="43BE9595">
                <wp:simplePos x="0" y="0"/>
                <wp:positionH relativeFrom="column">
                  <wp:posOffset>3984620</wp:posOffset>
                </wp:positionH>
                <wp:positionV relativeFrom="paragraph">
                  <wp:posOffset>108585</wp:posOffset>
                </wp:positionV>
                <wp:extent cx="551180" cy="523240"/>
                <wp:effectExtent l="0" t="0" r="20320" b="10160"/>
                <wp:wrapNone/>
                <wp:docPr id="283" name="组合 28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84" name="六边形 28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六边形 28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6" name="六边形 28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7" name="六边形 28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8" name="六边形 28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9" name="六边形 28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六边形 29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83" o:spid="_x0000_s1026" style="position:absolute;left:0;text-align:left;margin-left:313.75pt;margin-top:8.55pt;width:43.4pt;height:41.2pt;z-index:25168998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">
                <v:shape id="六边形 28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bsycUA&#10;AADcAAAADwAAAGRycy9kb3ducmV2LnhtbESPQYvCMBSE78L+h/AWvMiaKqW4XaOIIHiQgtXDHt82&#10;b9ti81KaaOu/N4LgcZiZb5jlejCNuFHnassKZtMIBHFhdc2lgvNp97UA4TyyxsYyKbiTg/XqY7TE&#10;VNuej3TLfSkChF2KCirv21RKV1Rk0E1tSxy8f9sZ9EF2pdQd9gFuGjmPokQarDksVNjStqLikl+N&#10;gn0+yQ7fydBf5CbLkoOP/35nsVLjz2HzA8LT4N/hV3uvFcwX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ZuzJxQAAANwAAAAPAAAAAAAAAAAAAAAAAJgCAABkcnMv&#10;ZG93bnJldi54bWxQSwUGAAAAAAQABAD1AAAAigMAAAAA&#10;" adj="4785" filled="f" strokecolor="#92d050" strokeweight="1pt"/>
                <v:shape id="六边形 28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pJUsUA&#10;AADcAAAADwAAAGRycy9kb3ducmV2LnhtbESPQYvCMBSE74L/ITzBi6yposWtRhFB8CAF6x72+LZ5&#10;2xabl9JEW//9ZkHwOMzMN8xm15taPKh1lWUFs2kEgji3uuJCwdf1+LEC4TyyxtoyKXiSg912ONhg&#10;om3HF3pkvhABwi5BBaX3TSKly0sy6Ka2IQ7er20N+iDbQuoWuwA3tZxHUSwNVhwWSmzoUFJ+y+5G&#10;wSmbpOfPuO9ucp+m8dkvfr5nC6XGo36/BuGp9+/wq33SCuarJfyfC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KklSxQAAANwAAAAPAAAAAAAAAAAAAAAAAJgCAABkcnMv&#10;ZG93bnJldi54bWxQSwUGAAAAAAQABAD1AAAAigMAAAAA&#10;" adj="4785" filled="f" strokecolor="#92d050" strokeweight="1pt"/>
                <v:shape id="六边形 28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XJcUA&#10;AADcAAAADwAAAGRycy9kb3ducmV2LnhtbESPQYvCMBSE74L/ITxhL6KpIqVbjSILCx6kYPWwx2fz&#10;bIvNS2mytv57s7DgcZiZb5jNbjCNeFDnassKFvMIBHFhdc2lgsv5e5aAcB5ZY2OZFDzJwW47Hm0w&#10;1bbnEz1yX4oAYZeigsr7NpXSFRUZdHPbEgfvZjuDPsiulLrDPsBNI5dRFEuDNYeFClv6qqi4579G&#10;wSGfZsfPeOjvcp9l8dGvrj+LlVIfk2G/BuFp8O/wf/ugFSyTGP7OhCMgt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NclxQAAANwAAAAPAAAAAAAAAAAAAAAAAJgCAABkcnMv&#10;ZG93bnJldi54bWxQSwUGAAAAAAQABAD1AAAAigMAAAAA&#10;" adj="4785" filled="f" strokecolor="#92d050" strokeweight="1pt"/>
                <v:shape id="六边形 28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RyvsUA&#10;AADcAAAADwAAAGRycy9kb3ducmV2LnhtbESPQYvCMBSE78L+h/AWvIiminS1axQRBA9S2LoHj8/m&#10;bVtsXkoTbf33RhD2OMzMN8xq05ta3Kl1lWUF00kEgji3uuJCwe9pP16AcB5ZY22ZFDzIwWb9MVhh&#10;om3HP3TPfCEChF2CCkrvm0RKl5dk0E1sQxy8P9sa9EG2hdQtdgFuajmLolgarDgslNjQrqT8mt2M&#10;gkM2So/LuO+ucpum8dHPL+fpXKnhZ7/9BuGp9//hd/ugFcwWX/A6E46AX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tHK+xQAAANwAAAAPAAAAAAAAAAAAAAAAAJgCAABkcnMv&#10;ZG93bnJldi54bWxQSwUGAAAAAAQABAD1AAAAigMAAAAA&#10;" adj="4785" filled="f" strokecolor="#92d050" strokeweight="1pt"/>
                <v:shape id="六边形 28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vmzMMA&#10;AADcAAAADwAAAGRycy9kb3ducmV2LnhtbERPTWuDQBC9F/Iflgn0UuKaEMTYbEIIFDyIUJNDjlN3&#10;ohJ3VtxttP++eyj0+Hjf++NsevGk0XWWFayjGARxbXXHjYLr5WOVgnAeWWNvmRT8kIPjYfGyx0zb&#10;iT/pWflGhBB2GSpovR8yKV3dkkEX2YE4cHc7GvQBjo3UI04h3PRyE8eJNNhxaGhxoHNL9aP6Ngry&#10;6q0sdsk8PeSpLJPCb79u661Sr8v59A7C0+z/xX/uXCvYpGFtOBOO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SvmzMMAAADcAAAADwAAAAAAAAAAAAAAAACYAgAAZHJzL2Rv&#10;d25yZXYueG1sUEsFBgAAAAAEAAQA9QAAAIgDAAAAAA==&#10;" adj="4785" filled="f" strokecolor="#92d050" strokeweight="1pt"/>
                <v:shape id="六边形 28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dDV8UA&#10;AADcAAAADwAAAGRycy9kb3ducmV2LnhtbESPQYvCMBSE78L+h/AWvMiaKlJqNYosCB6kYPXg8W3z&#10;bIvNS2mytvvvN4LgcZiZb5j1djCNeFDnassKZtMIBHFhdc2lgst5/5WAcB5ZY2OZFPyRg+3mY7TG&#10;VNueT/TIfSkChF2KCirv21RKV1Rk0E1tSxy8m+0M+iC7UuoO+wA3jZxHUSwN1hwWKmzpu6Linv8a&#10;BYd8kh2X8dDf5S7L4qNf/FxnC6XGn8NuBcLT4N/hV/ugFcyTJTzPhCM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Z0NXxQAAANwAAAAPAAAAAAAAAAAAAAAAAJgCAABkcnMv&#10;ZG93bnJldi54bWxQSwUGAAAAAAQABAD1AAAAigMAAAAA&#10;" adj="4785" filled="f" strokecolor="#92d050" strokeweight="1pt"/>
                <v:shape id="六边形 29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R8F8MA&#10;AADcAAAADwAAAGRycy9kb3ducmV2LnhtbERPTWuDQBC9F/Iflgn0UuKaECTabEIIFDyIUJNDjlN3&#10;ohJ3VtxttP++eyj0+Hjf++NsevGk0XWWFayjGARxbXXHjYLr5WO1A+E8ssbeMin4IQfHw+Jlj5m2&#10;E3/Ss/KNCCHsMlTQej9kUrq6JYMusgNx4O52NOgDHBupR5xCuOnlJo4TabDj0NDiQOeW6kf1bRTk&#10;1VtZpMk8PeSpLJPCb79u661Sr8v59A7C0+z/xX/uXCvYpGF+OBOO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R8F8MAAADcAAAADwAAAAAAAAAAAAAAAACYAgAAZHJzL2Rv&#10;d25yZXYueG1sUEsFBgAAAAAEAAQA9QAAAIgDA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80768" behindDoc="0" locked="0" layoutInCell="1" allowOverlap="1" wp14:anchorId="4ED1D571" wp14:editId="62F63E58">
                <wp:simplePos x="0" y="0"/>
                <wp:positionH relativeFrom="column">
                  <wp:posOffset>1088390</wp:posOffset>
                </wp:positionH>
                <wp:positionV relativeFrom="paragraph">
                  <wp:posOffset>15245</wp:posOffset>
                </wp:positionV>
                <wp:extent cx="551180" cy="523240"/>
                <wp:effectExtent l="0" t="0" r="20320" b="10160"/>
                <wp:wrapNone/>
                <wp:docPr id="211" name="组合 21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12" name="六边形 21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六边形 21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六边形 21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六边形 21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六边形 21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六边形 21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8" name="六边形 21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11" o:spid="_x0000_s1026" style="position:absolute;left:0;text-align:left;margin-left:85.7pt;margin-top:1.2pt;width:43.4pt;height:41.2pt;z-index:25168076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X7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">
                <v:shape id="六边形 21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lEocUA&#10;AADcAAAADwAAAGRycy9kb3ducmV2LnhtbESPQWvCQBSE7wX/w/IEL6VuEiRodBURBA8SaPTg8TX7&#10;TILZtyG7mvTfdwuFHoeZ+YbZ7EbTihf1rrGsIJ5HIIhLqxuuFFwvx48lCOeRNbaWScE3OdhtJ28b&#10;zLQd+JNeha9EgLDLUEHtfZdJ6cqaDLq57YiDd7e9QR9kX0nd4xDgppVJFKXSYMNhocaODjWVj+Jp&#10;FJyK9/y8SsfhIfd5np794usWL5SaTcf9GoSn0f+H/9onrSCJE/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yUShxQAAANwAAAAPAAAAAAAAAAAAAAAAAJgCAABkcnMv&#10;ZG93bnJldi54bWxQSwUGAAAAAAQABAD1AAAAigMAAAAA&#10;" adj="4785" filled="f" strokecolor="#92d050" strokeweight="1pt"/>
                <v:shape id="六边形 21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XhOsUA&#10;AADcAAAADwAAAGRycy9kb3ducmV2LnhtbESPQWvCQBSE74X+h+UJXopuohJqdBUpFDxIoNFDj8/s&#10;Mwlm34bs1sR/7wpCj8PMfMOst4NpxI06V1tWEE8jEMSF1TWXCk7H78knCOeRNTaWScGdHGw3729r&#10;TLXt+YduuS9FgLBLUUHlfZtK6YqKDLqpbYmDd7GdQR9kV0rdYR/gppGzKEqkwZrDQoUtfVVUXPM/&#10;o2Cff2SHZTL0V7nLsuTgF+ffeKHUeDTsViA8Df4//GrvtYJZPIfnmXA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heE6xQAAANwAAAAPAAAAAAAAAAAAAAAAAJgCAABkcnMv&#10;ZG93bnJldi54bWxQSwUGAAAAAAQABAD1AAAAigMAAAAA&#10;" adj="4785" filled="f" strokecolor="#92d050" strokeweight="1pt"/>
                <v:shape id="六边形 21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5TsUA&#10;AADcAAAADwAAAGRycy9kb3ducmV2LnhtbESPQWvCQBSE7wX/w/IEL6VuIiFodBURBA8SaPTg8TX7&#10;TILZtyG7mvTfdwuFHoeZ+YbZ7EbTihf1rrGsIJ5HIIhLqxuuFFwvx48lCOeRNbaWScE3OdhtJ28b&#10;zLQd+JNeha9EgLDLUEHtfZdJ6cqaDLq57YiDd7e9QR9kX0nd4xDgppWLKEqlwYbDQo0dHWoqH8XT&#10;KDgV7/l5lY7DQ+7zPD375OsWJ0rNpuN+DcLT6P/Df+2TVrCIE/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bHlOxQAAANwAAAAPAAAAAAAAAAAAAAAAAJgCAABkcnMv&#10;ZG93bnJldi54bWxQSwUGAAAAAAQABAD1AAAAigMAAAAA&#10;" adj="4785" filled="f" strokecolor="#92d050" strokeweight="1pt"/>
                <v:shape id="六边形 21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Dc1cUA&#10;AADcAAAADwAAAGRycy9kb3ducmV2LnhtbESPQWvCQBSE7wX/w/IEL0U3ERs0uooIBQ8SaNqDx2f2&#10;mQSzb0N2a+K/d4VCj8PMfMNsdoNpxJ06V1tWEM8iEMSF1TWXCn6+P6dLEM4ja2wsk4IHOdhtR28b&#10;TLXt+YvuuS9FgLBLUUHlfZtK6YqKDLqZbYmDd7WdQR9kV0rdYR/gppHzKEqkwZrDQoUtHSoqbvmv&#10;UXDM37PTKhn6m9xnWXLyi8s5Xig1GQ/7NQhPg/8P/7WPWsE8/oDXmXAE5P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INzVxQAAANwAAAAPAAAAAAAAAAAAAAAAAJgCAABkcnMv&#10;ZG93bnJldi54bWxQSwUGAAAAAAQABAD1AAAAigMAAAAA&#10;" adj="4785" filled="f" strokecolor="#92d050" strokeweight="1pt"/>
                <v:shape id="六边形 21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CosUA&#10;AADcAAAADwAAAGRycy9kb3ducmV2LnhtbESPQYvCMBSE78L+h/AW9iKaVqS41SgiLHiQgtXDHp/N&#10;sy02L6WJtv57s7DgcZiZb5jVZjCNeFDnassK4mkEgriwuuZSwfn0M1mAcB5ZY2OZFDzJwWb9MVph&#10;qm3PR3rkvhQBwi5FBZX3bSqlKyoy6Ka2JQ7e1XYGfZBdKXWHfYCbRs6iKJEGaw4LFba0q6i45Xej&#10;YJ+Ps8N3MvQ3uc2y5ODnl994rtTX57BdgvA0+Hf4v73XCmZxAn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8kKixQAAANwAAAAPAAAAAAAAAAAAAAAAAJgCAABkcnMv&#10;ZG93bnJldi54bWxQSwUGAAAAAAQABAD1AAAAigMAAAAA&#10;" adj="4785" filled="f" strokecolor="#92d050" strokeweight="1pt"/>
                <v:shape id="六边形 21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7nOcUA&#10;AADcAAAADwAAAGRycy9kb3ducmV2LnhtbESPQWvCQBSE74X+h+UVvJS6iUisqatIQfAgAaMHj8/s&#10;axLMvg3ZrYn/3hUEj8PMfMMsVoNpxJU6V1tWEI8jEMSF1TWXCo6Hzdc3COeRNTaWScGNHKyW728L&#10;TLXteU/X3JciQNilqKDyvk2ldEVFBt3YtsTB+7OdQR9kV0rdYR/gppGTKEqkwZrDQoUt/VZUXPJ/&#10;o2Cbf2a7eTL0F7nOsmTnp+dTPFVq9DGsf0B4Gvwr/GxvtYJJPIPHmXA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uc5xQAAANwAAAAPAAAAAAAAAAAAAAAAAJgCAABkcnMv&#10;ZG93bnJldi54bWxQSwUGAAAAAAQABAD1AAAAigMAAAAA&#10;" adj="4785" filled="f" strokecolor="#92d050" strokeweight="1pt"/>
                <v:shape id="六边形 21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FzS8IA&#10;AADcAAAADwAAAGRycy9kb3ducmV2LnhtbERPTYvCMBC9C/sfwgh7EZtWpKzVKLIgeJDCVg97HJux&#10;LTaT0kTb/ffmIOzx8b43u9G04km9aywrSKIYBHFpdcOVgsv5MP8C4TyyxtYyKfgjB7vtx2SDmbYD&#10;/9Cz8JUIIewyVFB732VSurImgy6yHXHgbrY36APsK6l7HEK4aeUijlNpsOHQUGNH3zWV9+JhFByL&#10;WX5apeNwl/s8T09+ef1Nlkp9Tsf9GoSn0f+L3+6jVrBIwtpwJhwBu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IXNLwgAAANwAAAAPAAAAAAAAAAAAAAAAAJgCAABkcnMvZG93&#10;bnJldi54bWxQSwUGAAAAAAQABAD1AAAAhw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72576" behindDoc="0" locked="0" layoutInCell="1" allowOverlap="1" wp14:anchorId="143BB10B" wp14:editId="5103B468">
                <wp:simplePos x="0" y="0"/>
                <wp:positionH relativeFrom="column">
                  <wp:posOffset>1590040</wp:posOffset>
                </wp:positionH>
                <wp:positionV relativeFrom="paragraph">
                  <wp:posOffset>101605</wp:posOffset>
                </wp:positionV>
                <wp:extent cx="551180" cy="523240"/>
                <wp:effectExtent l="0" t="0" r="20320" b="10160"/>
                <wp:wrapNone/>
                <wp:docPr id="147" name="组合 14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48" name="六边形 14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六边形 14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六边形 15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六边形 15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六边形 15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六边形 15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六边形 15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47" o:spid="_x0000_s1026" style="position:absolute;left:0;text-align:left;margin-left:125.2pt;margin-top:8pt;width:43.4pt;height:41.2pt;z-index:25167257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">
                <v:shape id="六边形 14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9KsYA&#10;AADcAAAADwAAAGRycy9kb3ducmV2LnhtbESPQWvDMAyF74X9B6PBLmVxOkJY07qlDAY9lMDSHXrU&#10;YjUJjeUQe03276fDYDeJ9/Tep+1+dr260xg6zwZWSQqKuPa248bA5/n9+RVUiMgWe89k4IcC7HcP&#10;iy0W1k/8QfcqNkpCOBRooI1xKLQOdUsOQ+IHYtGufnQYZR0bbUecJNz1+iVNc+2wY2locaC3lupb&#10;9e0MHKtleVrn83TTh7LMTzH7uqwyY54e58MGVKQ5/pv/ro9W8DOhlWdkAr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c9KsYAAADcAAAADwAAAAAAAAAAAAAAAACYAgAAZHJz&#10;L2Rvd25yZXYueG1sUEsFBgAAAAAEAAQA9QAAAIsDAAAAAA==&#10;" adj="4785" filled="f" strokecolor="#92d050" strokeweight="1pt"/>
                <v:shape id="六边形 14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uYscIA&#10;AADcAAAADwAAAGRycy9kb3ducmV2LnhtbERPTYvCMBC9L/gfwgheFk2VUrQaRYQFD1LY6sHj2Ixt&#10;sZmUJmvrvzcLC3ubx/uczW4wjXhS52rLCuazCARxYXXNpYLL+Wu6BOE8ssbGMil4kYPddvSxwVTb&#10;nr/pmftShBB2KSqovG9TKV1RkUE3sy1x4O62M+gD7EqpO+xDuGnkIooSabDm0FBhS4eKikf+YxQc&#10;88/stEqG/iH3WZacfHy7zmOlJuNhvwbhafD/4j/3UYf58Qp+nwkX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5ixwgAAANwAAAAPAAAAAAAAAAAAAAAAAJgCAABkcnMvZG93&#10;bnJldi54bWxQSwUGAAAAAAQABAD1AAAAhwMAAAAA&#10;" adj="4785" filled="f" strokecolor="#92d050" strokeweight="1pt"/>
                <v:shape id="六边形 15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in8ccA&#10;AADcAAAADwAAAGRycy9kb3ducmV2LnhtbESPQWvCQBCF70L/wzIFL2I2ig1t6ipSEDxIoGkPPY7Z&#10;aRLMzobsatJ/3zkUepvhvXnvm+1+cp260xBazwZWSQqKuPK25drA58dx+QwqRGSLnWcy8EMB9ruH&#10;2RZz60d+p3sZayUhHHI00MTY51qHqiGHIfE9sWjffnAYZR1qbQccJdx1ep2mmXbYsjQ02NNbQ9W1&#10;vDkDp3JRnF+yabzqQ1Fk57i5fK02xswfp8MrqEhT/Df/XZ+s4D8JvjwjE+jd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YYp/HHAAAA3AAAAA8AAAAAAAAAAAAAAAAAmAIAAGRy&#10;cy9kb3ducmV2LnhtbFBLBQYAAAAABAAEAPUAAACMAwAAAAA=&#10;" adj="4785" filled="f" strokecolor="#92d050" strokeweight="1pt"/>
                <v:shape id="六边形 15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QCasQA&#10;AADcAAAADwAAAGRycy9kb3ducmV2LnhtbERPTWuDQBC9F/Iflgn0UupqSaQ1WSUECjkEIaaHHqfu&#10;RCXurLibaP99t1DobR7vc7bFbHpxp9F1lhUkUQyCuLa640bBx/n9+RWE88gae8uk4JscFPniYYuZ&#10;thOf6F75RoQQdhkqaL0fMild3ZJBF9mBOHAXOxr0AY6N1CNOIdz08iWOU2mw49DQ4kD7luprdTMK&#10;DtVTeXxL5+kqd2WZHv3q6zNZKfW4nHcbEJ5m/y/+cx90mL9O4PeZcIH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UAmrEAAAA3AAAAA8AAAAAAAAAAAAAAAAAmAIAAGRycy9k&#10;b3ducmV2LnhtbFBLBQYAAAAABAAEAPUAAACJAwAAAAA=&#10;" adj="4785" filled="f" strokecolor="#92d050" strokeweight="1pt"/>
                <v:shape id="六边形 15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acHcQA&#10;AADcAAAADwAAAGRycy9kb3ducmV2LnhtbERPTWuDQBC9F/IflgnkUpo1wUpqsgkhUPAgQm0POU7d&#10;qUrcWXG3av59t1DobR7vcw6n2XRipMG1lhVs1hEI4srqlmsFH++vTzsQziNr7CyTgjs5OB0XDwdM&#10;tZ34jcbS1yKEsEtRQeN9n0rpqoYMurXtiQP3ZQeDPsChlnrAKYSbTm6jKJEGWw4NDfZ0aai6ld9G&#10;QVY+FvlLMk83eS6KJPfx53UTK7Vazuc9CE+z/xf/uTMd5j9v4feZcIE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GnB3EAAAA3AAAAA8AAAAAAAAAAAAAAAAAmAIAAGRycy9k&#10;b3ducmV2LnhtbFBLBQYAAAAABAAEAPUAAACJAwAAAAA=&#10;" adj="4785" filled="f" strokecolor="#92d050" strokeweight="1pt"/>
                <v:shape id="六边形 15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o5hsMA&#10;AADcAAAADwAAAGRycy9kb3ducmV2LnhtbERPTWvCQBC9C/6HZQQvpW6sNtToKlIQPEig0UOP0+yY&#10;BLOzIbua+O9doeBtHu9zVpve1OJGrassK5hOIhDEudUVFwpOx937FwjnkTXWlknBnRxs1sPBChNt&#10;O/6hW+YLEULYJaig9L5JpHR5SQbdxDbEgTvb1qAPsC2kbrEL4aaWH1EUS4MVh4YSG/ouKb9kV6Ng&#10;n72lh0Xcdxe5TdP44Od/v9O5UuNRv12C8NT7l/jfvddh/ucMns+EC+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o5hsMAAADcAAAADwAAAAAAAAAAAAAAAACYAgAAZHJzL2Rv&#10;d25yZXYueG1sUEsFBgAAAAAEAAQA9QAAAIgDAAAAAA==&#10;" adj="4785" filled="f" strokecolor="#92d050" strokeweight="1pt"/>
                <v:shape id="六边形 15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h8sQA&#10;AADcAAAADwAAAGRycy9kb3ducmV2LnhtbERPTWuDQBC9F/Iflgn0UuqaYqQ1WSUECjkEIaaHHqfu&#10;RCXurLibaP99t1DobR7vc7bFbHpxp9F1lhWsohgEcW11x42Cj/P78ysI55E19pZJwTc5KPLFwxYz&#10;bSc+0b3yjQgh7DJU0Ho/ZFK6uiWDLrIDceAudjToAxwbqUecQrjp5Uscp9Jgx6GhxYH2LdXX6mYU&#10;HKqn8viWztNV7soyPfrk63OVKPW4nHcbEJ5m/y/+cx90mL9O4PeZcIH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kjofLEAAAA3AAAAA8AAAAAAAAAAAAAAAAAmAIAAGRycy9k&#10;b3ducmV2LnhtbFBLBQYAAAAABAAEAPUAAACJAw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28896" behindDoc="0" locked="0" layoutInCell="1" allowOverlap="1" wp14:anchorId="0C7B49AE" wp14:editId="70C6611D">
                <wp:simplePos x="0" y="0"/>
                <wp:positionH relativeFrom="column">
                  <wp:posOffset>4483100</wp:posOffset>
                </wp:positionH>
                <wp:positionV relativeFrom="paragraph">
                  <wp:posOffset>1910</wp:posOffset>
                </wp:positionV>
                <wp:extent cx="551180" cy="523240"/>
                <wp:effectExtent l="0" t="0" r="20320" b="10160"/>
                <wp:wrapNone/>
                <wp:docPr id="595" name="组合 59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96" name="六边形 59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7" name="六边形 59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8" name="六边形 59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9" name="六边形 59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0" name="六边形 60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1" name="六边形 60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2" name="六边形 60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95" o:spid="_x0000_s1026" style="position:absolute;left:0;text-align:left;margin-left:353pt;margin-top:.15pt;width:43.4pt;height:41.2pt;z-index:25172889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">
                <v:shape id="六边形 59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uMncUA&#10;AADcAAAADwAAAGRycy9kb3ducmV2LnhtbESPQYvCMBSE7wv+h/AEL8uaKm7RrlFEEDxIYasHj2+b&#10;t22xeSlNtPXfG0HwOMzMN8xy3Zta3Kh1lWUFk3EEgji3uuJCwem4+5qDcB5ZY22ZFNzJwXo1+Fhi&#10;om3Hv3TLfCEChF2CCkrvm0RKl5dk0I1tQxy8f9sa9EG2hdQtdgFuajmNolgarDgslNjQtqT8kl2N&#10;gn32mR4Wcd9d5CZN44Of/Z0nM6VGw37zA8JT79/hV3uvFXwvYn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i4ydxQAAANwAAAAPAAAAAAAAAAAAAAAAAJgCAABkcnMv&#10;ZG93bnJldi54bWxQSwUGAAAAAAQABAD1AAAAigMAAAAA&#10;" adj="4785" filled="f" strokecolor="#92d050" strokeweight="1pt"/>
                <v:shape id="六边形 59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cpBsYA&#10;AADcAAAADwAAAGRycy9kb3ducmV2LnhtbESPQWvCQBSE74X+h+UVeim6sWg00VWkUPAggaYePD6z&#10;zySYfRuyW5P+e1cQPA4z8w2z2gymEVfqXG1ZwWQcgSAurK65VHD4/R4tQDiPrLGxTAr+ycFm/fqy&#10;wlTbnn/omvtSBAi7FBVU3replK6oyKAb25Y4eGfbGfRBdqXUHfYBbhr5GUWxNFhzWKiwpa+Kikv+&#10;ZxTs8o9sn8RDf5HbLIv3fno6TqZKvb8N2yUIT4N/hh/tnVYwS+ZwPxOO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ccpBsYAAADcAAAADwAAAAAAAAAAAAAAAACYAgAAZHJz&#10;L2Rvd25yZXYueG1sUEsFBgAAAAAEAAQA9QAAAIsDAAAAAA==&#10;" adj="4785" filled="f" strokecolor="#92d050" strokeweight="1pt"/>
                <v:shape id="六边形 59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dMIA&#10;AADcAAAADwAAAGRycy9kb3ducmV2LnhtbERPTYvCMBC9C/sfwgheZE0VLdtqFFkQPEjBuoc9zjaz&#10;bbGZlCba+u/NQfD4eN+b3WAacafO1ZYVzGcRCOLC6ppLBT+Xw+cXCOeRNTaWScGDHOy2H6MNptr2&#10;fKZ77ksRQtilqKDyvk2ldEVFBt3MtsSB+7edQR9gV0rdYR/CTSMXURRLgzWHhgpb+q6ouOY3o+CY&#10;T7NTEg/9Ve6zLD755d/vfKnUZDzs1yA8Df4tfrmPWsEqCWvDmXAE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WL10wgAAANwAAAAPAAAAAAAAAAAAAAAAAJgCAABkcnMvZG93&#10;bnJldi54bWxQSwUGAAAAAAQABAD1AAAAhwMAAAAA&#10;" adj="4785" filled="f" strokecolor="#92d050" strokeweight="1pt"/>
                <v:shape id="六边形 59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QY78UA&#10;AADcAAAADwAAAGRycy9kb3ducmV2LnhtbESPQWvCQBSE7wX/w/IEL0U3FhtMdBURCh4k0LQHj8/s&#10;Mwlm34bsauK/d4VCj8PMfMOst4NpxJ06V1tWMJ9FIIgLq2suFfz+fE2XIJxH1thYJgUPcrDdjN7W&#10;mGrb8zfdc1+KAGGXooLK+zaV0hUVGXQz2xIH72I7gz7IrpS6wz7ATSM/oiiWBmsOCxW2tK+ouOY3&#10;o+CQv2fHJB76q9xlWXz0i/NpvlBqMh52KxCeBv8f/msftILPJIH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FBjvxQAAANwAAAAPAAAAAAAAAAAAAAAAAJgCAABkcnMv&#10;ZG93bnJldi54bWxQSwUGAAAAAAQABAD1AAAAigMAAAAA&#10;" adj="4785" filled="f" strokecolor="#92d050" strokeweight="1pt"/>
                <v:shape id="六边形 60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FFicMA&#10;AADcAAAADwAAAGRycy9kb3ducmV2LnhtbERPTWuDQBC9B/oflin0EpI1JUhrs4oUCh5EiOmhx4k7&#10;VdGdFXcb7b/vHgo5Pt73KVvNKG40u96ygsM+AkHcWN1zq+Dz8rF7AeE8ssbRMin4JQdZ+rA5YaLt&#10;wme61b4VIYRdggo676dEStd0ZNDt7UQcuG87G/QBzq3UMy4h3IzyOYpiabDn0NDhRO8dNUP9YxQU&#10;9bYqX+N1GWReVXHpj9evw1Gpp8c1fwPhafV38b+70AriKMwPZ8IR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FFicMAAADcAAAADwAAAAAAAAAAAAAAAACYAgAAZHJzL2Rv&#10;d25yZXYueG1sUEsFBgAAAAAEAAQA9QAAAIgDAAAAAA==&#10;" adj="4785" filled="f" strokecolor="#92d050" strokeweight="1pt"/>
                <v:shape id="六边形 60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3gEsUA&#10;AADcAAAADwAAAGRycy9kb3ducmV2LnhtbESPQWuDQBSE74X8h+UFcil1NYik1k0IgUIOItT2kOOr&#10;+6IS962422j/fbdQ6HGYmW+Y4rCYQdxpcr1lBUkUgyBurO65VfDx/vq0A+E8ssbBMin4JgeH/eqh&#10;wFzbmd/oXvtWBAi7HBV03o+5lK7pyKCL7EgcvKudDPogp1bqCecAN4PcxnEmDfYcFjoc6dRRc6u/&#10;jIJz/ViVz9ky3+SxqrLSp5+XJFVqs16OLyA8Lf4//Nc+awVZnMDvmXAE5P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TeASxQAAANwAAAAPAAAAAAAAAAAAAAAAAJgCAABkcnMv&#10;ZG93bnJldi54bWxQSwUGAAAAAAQABAD1AAAAigMAAAAA&#10;" adj="4785" filled="f" strokecolor="#92d050" strokeweight="1pt"/>
                <v:shape id="六边形 60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9+ZcYA&#10;AADcAAAADwAAAGRycy9kb3ducmV2LnhtbESPQWvCQBSE7wX/w/IEL6VuIhJs6ipBEDxIoNFDj6/Z&#10;12ww+zZkV5P++26h0OMwM98w2/1kO/GgwbeOFaTLBARx7XTLjYLr5fiyAeEDssbOMSn4Jg/73exp&#10;i7l2I7/TowqNiBD2OSowIfS5lL42ZNEvXU8cvS83WAxRDo3UA44Rbju5SpJMWmw5Lhjs6WCovlV3&#10;q+BUPZfn12wab7Ioy+wc1p8f6VqpxXwq3kAEmsJ/+K990gqyZAW/Z+IR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p9+ZcYAAADcAAAADwAAAAAAAAAAAAAAAACYAgAAZHJz&#10;L2Rvd25yZXYueG1sUEsFBgAAAAAEAAQA9QAAAIsDAAAAAA==&#10;" adj="4785" filled="f" strokecolor="#92d050" strokeweight="1pt"/>
              </v:group>
            </w:pict>
          </mc:Fallback>
        </mc:AlternateContent>
      </w:r>
      <w:r>
        <w:rPr>
          <w:noProof/>
          <w:lang w:val="en-US"/>
        </w:rPr>
        <mc:AlternateContent>
          <mc:Choice Requires="wpg">
            <w:drawing>
              <wp:anchor distT="0" distB="0" distL="114300" distR="114300" simplePos="0" relativeHeight="251726848" behindDoc="0" locked="0" layoutInCell="1" allowOverlap="1" wp14:anchorId="626136CA" wp14:editId="467FD007">
                <wp:simplePos x="0" y="0"/>
                <wp:positionH relativeFrom="column">
                  <wp:posOffset>235585</wp:posOffset>
                </wp:positionH>
                <wp:positionV relativeFrom="paragraph">
                  <wp:posOffset>91440</wp:posOffset>
                </wp:positionV>
                <wp:extent cx="551180" cy="523240"/>
                <wp:effectExtent l="0" t="0" r="20320" b="10160"/>
                <wp:wrapNone/>
                <wp:docPr id="579" name="组合 57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80" name="六边形 58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1" name="六边形 58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2" name="六边形 58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3" name="六边形 58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4" name="六边形 58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5" name="六边形 58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6" name="六边形 58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79" o:spid="_x0000_s1026" style="position:absolute;left:0;text-align:left;margin-left:18.55pt;margin-top:7.2pt;width:43.4pt;height:41.2pt;z-index:25172684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">
                <v:shape id="六边形 58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nr8MA&#10;AADcAAAADwAAAGRycy9kb3ducmV2LnhtbERPTWuDQBC9F/Iflgn0UpLVYiU12YQQKHgIQk0OOU7c&#10;qUrcWXG3av9991Do8fG+d4fZdGKkwbWWFcTrCARxZXXLtYLr5WO1AeE8ssbOMin4IQeH/eJph5m2&#10;E3/SWPpahBB2GSpovO8zKV3VkEG3tj1x4L7sYNAHONRSDziFcNPJ1yhKpcGWQ0ODPZ0aqh7lt1GQ&#10;ly/F+T2dp4c8FkV69sn9FidKPS/n4xaEp9n/i//cuVbwtgnzw5lwBOT+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cnr8MAAADcAAAADwAAAAAAAAAAAAAAAACYAgAAZHJzL2Rv&#10;d25yZXYueG1sUEsFBgAAAAAEAAQA9QAAAIgDAAAAAA==&#10;" adj="4785" filled="f" strokecolor="#92d050" strokeweight="1pt"/>
                <v:shape id="六边形 58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uCNMUA&#10;AADcAAAADwAAAGRycy9kb3ducmV2LnhtbESPQWvCQBSE7wX/w/IEL0U3KTZodBURCh4k0LQHj8/s&#10;Mwlm34bsauK/d4VCj8PMfMOst4NpxJ06V1tWEM8iEMSF1TWXCn5/vqYLEM4ja2wsk4IHOdhuRm9r&#10;TLXt+ZvuuS9FgLBLUUHlfZtK6YqKDLqZbYmDd7GdQR9kV0rdYR/gppEfUZRIgzWHhQpb2ldUXPOb&#10;UXDI37PjMhn6q9xlWXL08/Mpnis1GQ+7FQhPg/8P/7UPWsHnIob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4I0xQAAANwAAAAPAAAAAAAAAAAAAAAAAJgCAABkcnMv&#10;ZG93bnJldi54bWxQSwUGAAAAAAQABAD1AAAAigMAAAAA&#10;" adj="4785" filled="f" strokecolor="#92d050" strokeweight="1pt"/>
                <v:shape id="六边形 58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kcQ8UA&#10;AADcAAAADwAAAGRycy9kb3ducmV2LnhtbESPQYvCMBSE74L/ITzBi6yposWtRhFB8CAF6x72+LZ5&#10;2xabl9JEW//9ZkHwOMzMN8xm15taPKh1lWUFs2kEgji3uuJCwdf1+LEC4TyyxtoyKXiSg912ONhg&#10;om3HF3pkvhABwi5BBaX3TSKly0sy6Ka2IQ7er20N+iDbQuoWuwA3tZxHUSwNVhwWSmzoUFJ+y+5G&#10;wSmbpOfPuO9ucp+m8dkvfr5nC6XGo36/BuGp9+/wq33SCparOfyfCUdAb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aRxDxQAAANwAAAAPAAAAAAAAAAAAAAAAAJgCAABkcnMv&#10;ZG93bnJldi54bWxQSwUGAAAAAAQABAD1AAAAigMAAAAA&#10;" adj="4785" filled="f" strokecolor="#92d050" strokeweight="1pt"/>
                <v:shape id="六边形 58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W52MYA&#10;AADcAAAADwAAAGRycy9kb3ducmV2LnhtbESPQWvCQBSE70L/w/IKXkrdaDWkqauIIHiQgLEHj8/s&#10;axLMvg3ZrUn/vSsUPA4z8w2zXA+mETfqXG1ZwXQSgSAurK65VPB92r0nIJxH1thYJgV/5GC9ehkt&#10;MdW25yPdcl+KAGGXooLK+zaV0hUVGXQT2xIH78d2Bn2QXSl1h32Am0bOoiiWBmsOCxW2tK2ouOa/&#10;RsE+f8sOn/HQX+Umy+KDn1/O07lS49dh8wXC0+Cf4f/2XitYJB/wOBOOgF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yW52MYAAADcAAAADwAAAAAAAAAAAAAAAACYAgAAZHJz&#10;L2Rvd25yZXYueG1sUEsFBgAAAAAEAAQA9QAAAIsDAAAAAA==&#10;" adj="4785" filled="f" strokecolor="#92d050" strokeweight="1pt"/>
                <v:shape id="六边形 58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whrMUA&#10;AADcAAAADwAAAGRycy9kb3ducmV2LnhtbESPQWvCQBSE7wX/w/IEL0U3ljRodBURCh4k0LQHj8/s&#10;Mwlm34bsauK/d4VCj8PMfMOst4NpxJ06V1tWMJ9FIIgLq2suFfz+fE0XIJxH1thYJgUPcrDdjN7W&#10;mGrb8zfdc1+KAGGXooLK+zaV0hUVGXQz2xIH72I7gz7IrpS6wz7ATSM/oiiRBmsOCxW2tK+ouOY3&#10;o+CQv2fHZTL0V7nLsuTo4/NpHis1GQ+7FQhPg/8P/7UPWsHnIob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zCGsxQAAANwAAAAPAAAAAAAAAAAAAAAAAJgCAABkcnMv&#10;ZG93bnJldi54bWxQSwUGAAAAAAQABAD1AAAAigMAAAAA&#10;" adj="4785" filled="f" strokecolor="#92d050" strokeweight="1pt"/>
                <v:shape id="六边形 58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4CEN8UA&#10;AADcAAAADwAAAGRycy9kb3ducmV2LnhtbESPQYvCMBSE74L/IbwFL7KmihbtGkUEwYMUtnrw+LZ5&#10;tsXmpTTRdv/9RhD2OMzMN8x625taPKl1lWUF00kEgji3uuJCweV8+FyCcB5ZY22ZFPySg+1mOFhj&#10;om3H3/TMfCEChF2CCkrvm0RKl5dk0E1sQxy8m20N+iDbQuoWuwA3tZxFUSwNVhwWSmxoX1J+zx5G&#10;wTEbp6dV3Hd3uUvT+OTnP9fpXKnRR7/7AuGp9//hd/uoFSyWC3idCUd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gIQ3xQAAANwAAAAPAAAAAAAAAAAAAAAAAJgCAABkcnMv&#10;ZG93bnJldi54bWxQSwUGAAAAAAQABAD1AAAAigMAAAAA&#10;" adj="4785" filled="f" strokecolor="#92d050" strokeweight="1pt"/>
                <v:shape id="六边形 58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IaQMUA&#10;AADcAAAADwAAAGRycy9kb3ducmV2LnhtbESPQYvCMBSE7wv+h/AEL4umilvcrlFEEDxIYasHj2+b&#10;t22xeSlNtPXfG0HwOMzMN8xy3Zta3Kh1lWUF00kEgji3uuJCwem4Gy9AOI+ssbZMCu7kYL0afCwx&#10;0bbjX7plvhABwi5BBaX3TSKly0sy6Ca2IQ7ev20N+iDbQuoWuwA3tZxFUSwNVhwWSmxoW1J+ya5G&#10;wT77TA/fcd9d5CZN44Of/52nc6VGw37zA8JT79/hV3uvFXwtYn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UhpA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88960" behindDoc="0" locked="0" layoutInCell="1" allowOverlap="1" wp14:anchorId="6864062F" wp14:editId="604E189B">
                <wp:simplePos x="0" y="0"/>
                <wp:positionH relativeFrom="column">
                  <wp:posOffset>746130</wp:posOffset>
                </wp:positionH>
                <wp:positionV relativeFrom="paragraph">
                  <wp:posOffset>180975</wp:posOffset>
                </wp:positionV>
                <wp:extent cx="551180" cy="523240"/>
                <wp:effectExtent l="0" t="0" r="20320" b="10160"/>
                <wp:wrapNone/>
                <wp:docPr id="275" name="组合 27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76" name="六边形 27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7" name="六边形 27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8" name="六边形 27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9" name="六边形 27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六边形 28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六边形 28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六边形 28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75" o:spid="_x0000_s1026" style="position:absolute;left:0;text-align:left;margin-left:58.75pt;margin-top:14.25pt;width:43.4pt;height:41.2pt;z-index:25168896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FNnAgQAADQfAAAOAAAAZHJzL2Uyb0RvYy54bWzsmd1u2zYUx+8L7B0I3S+WZOvDQpwiSJqg&#10;QNAGS4deMxT1AUgkS9KR0+sW6OWeYfd7gGHY3ibYHmOH1EeM2NjWbBhggL6QJZLn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">
                <v:shape id="六边形 27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i2nAsYA&#10;AADcAAAADwAAAGRycy9kb3ducmV2LnhtbESPQWuDQBSE74X8h+UFeinNqgTb2mxCCBQ8BKE2hxxf&#10;3VeVuG/F3aj599lCocdhZr5hNrvZdGKkwbWWFcSrCARxZXXLtYLT18fzKwjnkTV2lknBjRzstouH&#10;DWbaTvxJY+lrESDsMlTQeN9nUrqqIYNuZXvi4P3YwaAPcqilHnAKcNPJJIpSabDlsNBgT4eGqkt5&#10;NQry8qk4vqXzdJH7okiPfv19jtdKPS7n/TsIT7P/D/+1c60geUnh90w4AnJ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i2nAsYAAADcAAAADwAAAAAAAAAAAAAAAACYAgAAZHJz&#10;L2Rvd25yZXYueG1sUEsFBgAAAAAEAAQA9QAAAIsDAAAAAA==&#10;" adj="4785" filled="f" strokecolor="#92d050" strokeweight="1pt"/>
                <v:shape id="六边形 27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CmcUA&#10;AADcAAAADwAAAGRycy9kb3ducmV2LnhtbESPQYvCMBSE78L+h/AWvMiaKlLXrlFEEDxIwbqHPT6b&#10;t22xeSlNtPXfG0HwOMzMN8xy3Zta3Kh1lWUFk3EEgji3uuJCwe9p9/UNwnlkjbVlUnAnB+vVx2CJ&#10;ibYdH+mW+UIECLsEFZTeN4mULi/JoBvbhjh4/7Y16INsC6lb7ALc1HIaRbE0WHFYKLGhbUn5Jbsa&#10;BftslB4Wcd9d5CZN44Ofnf8mM6WGn/3mB4Sn3r/Dr/ZeK5jO5/A8E46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QKZxQAAANwAAAAPAAAAAAAAAAAAAAAAAJgCAABkcnMv&#10;ZG93bnJldi54bWxQSwUGAAAAAAQABAD1AAAAigMAAAAA&#10;" adj="4785" filled="f" strokecolor="#92d050" strokeweight="1pt"/>
                <v:shape id="六边形 27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6W68IA&#10;AADcAAAADwAAAGRycy9kb3ducmV2LnhtbERPTYvCMBC9C/6HMIIX2aaKVLcaRYQFD1LY6sHjbDPb&#10;FptJabK2/ntzEPb4eN/b/WAa8aDO1ZYVzKMYBHFhdc2lguvl62MNwnlkjY1lUvAkB/vdeLTFVNue&#10;v+mR+1KEEHYpKqi8b1MpXVGRQRfZljhwv7Yz6APsSqk77EO4aeQijhNpsObQUGFLx4qKe/5nFJzy&#10;WXb+TIb+Lg9Zlpz98uc2Xyo1nQyHDQhPg/8Xv90nrWCxCmvD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pbrwgAAANwAAAAPAAAAAAAAAAAAAAAAAJgCAABkcnMvZG93&#10;bnJldi54bWxQSwUGAAAAAAQABAD1AAAAhwMAAAAA&#10;" adj="4785" filled="f" strokecolor="#92d050" strokeweight="1pt"/>
                <v:shape id="六边形 27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IzcMUA&#10;AADcAAAADwAAAGRycy9kb3ducmV2LnhtbESPQYvCMBSE7wv+h/CEvSyaKlK1GkWEBQ9SsHrw+Gye&#10;bbF5KU203X+/WVjwOMzMN8x625tavKh1lWUFk3EEgji3uuJCweX8PVqAcB5ZY22ZFPyQg+1m8LHG&#10;RNuOT/TKfCEChF2CCkrvm0RKl5dk0I1tQxy8u20N+iDbQuoWuwA3tZxGUSwNVhwWSmxoX1L+yJ5G&#10;wSH7So/LuO8ecpem8dHPbtfJTKnPYb9bgfDU+3f4v33QCqbzJ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sjNwxQAAANwAAAAPAAAAAAAAAAAAAAAAAJgCAABkcnMv&#10;ZG93bnJldi54bWxQSwUGAAAAAAQABAD1AAAAigMAAAAA&#10;" adj="4785" filled="f" strokecolor="#92d050" strokeweight="1pt"/>
                <v:shape id="六边形 28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3qysMA&#10;AADcAAAADwAAAGRycy9kb3ducmV2LnhtbERPTWuDQBC9F/Iflgn0UuKaEMTYbEIIFDyIUJNDjlN3&#10;ohJ3VtxttP++eyj0+Hjf++NsevGk0XWWFayjGARxbXXHjYLr5WOVgnAeWWNvmRT8kIPjYfGyx0zb&#10;iT/pWflGhBB2GSpovR8yKV3dkkEX2YE4cHc7GvQBjo3UI04h3PRyE8eJNNhxaGhxoHNL9aP6Ngry&#10;6q0sdsk8PeSpLJPCb79u661Sr8v59A7C0+z/xX/uXCvYpGF+OBOO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13qysMAAADcAAAADwAAAAAAAAAAAAAAAACYAgAAZHJzL2Rv&#10;d25yZXYueG1sUEsFBgAAAAAEAAQA9QAAAIgDAAAAAA==&#10;" adj="4785" filled="f" strokecolor="#92d050" strokeweight="1pt"/>
                <v:shape id="六边形 28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PUcUA&#10;AADcAAAADwAAAGRycy9kb3ducmV2LnhtbESPQYvCMBSE78L+h/AWvMiaVqS4XaOIIHiQgtXDHt82&#10;b9ti81KaaOu/N4LgcZiZb5jlejCNuFHnassK4mkEgriwuuZSwfm0+1qAcB5ZY2OZFNzJwXr1MVpi&#10;qm3PR7rlvhQBwi5FBZX3bSqlKyoy6Ka2JQ7ev+0M+iC7UuoO+wA3jZxFUSIN1hwWKmxpW1Fxya9G&#10;wT6fZIfvZOgvcpNlycHP/37juVLjz2HzA8LT4N/hV3uvFcwW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EU9RxQAAANwAAAAPAAAAAAAAAAAAAAAAAJgCAABkcnMv&#10;ZG93bnJldi54bWxQSwUGAAAAAAQABAD1AAAAigMAAAAA&#10;" adj="4785" filled="f" strokecolor="#92d050" strokeweight="1pt"/>
                <v:shape id="六边形 28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PRJsUA&#10;AADcAAAADwAAAGRycy9kb3ducmV2LnhtbESPQYvCMBSE78L+h/AWvMiaWqS4XaOIIHiQgtXDHt82&#10;b9ti81KaaOu/N4LgcZiZb5jlejCNuFHnassKZtMIBHFhdc2lgvNp97UA4TyyxsYyKbiTg/XqY7TE&#10;VNuej3TLfSkChF2KCirv21RKV1Rk0E1tSxy8f9sZ9EF2pdQd9gFuGhlHUSIN1hwWKmxpW1Fxya9G&#10;wT6fZIfvZOgvcpNlycHP/35nc6XGn8PmB4Snwb/Dr/ZeK4gX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w9Em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70528" behindDoc="0" locked="0" layoutInCell="1" allowOverlap="1" wp14:anchorId="0295984B" wp14:editId="40003995">
                <wp:simplePos x="0" y="0"/>
                <wp:positionH relativeFrom="column">
                  <wp:posOffset>3127375</wp:posOffset>
                </wp:positionH>
                <wp:positionV relativeFrom="paragraph">
                  <wp:posOffset>177795</wp:posOffset>
                </wp:positionV>
                <wp:extent cx="551180" cy="523240"/>
                <wp:effectExtent l="0" t="0" r="20320" b="10160"/>
                <wp:wrapNone/>
                <wp:docPr id="131" name="组合 13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32" name="六边形 13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六边形 13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六边形 13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六边形 13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六边形 13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六边形 13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六边形 13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31" o:spid="_x0000_s1026" style="position:absolute;left:0;text-align:left;margin-left:246.25pt;margin-top:14pt;width:43.4pt;height:41.2pt;z-index:25167052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Xqr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">
                <v:shape id="六边形 13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l5vcMA&#10;AADcAAAADwAAAGRycy9kb3ducmV2LnhtbERPS4vCMBC+C/sfwix4EU19UNauUWRB8CCFrR72ODZj&#10;W2wmpYm2/nsjCHubj+85q01vanGn1lWWFUwnEQji3OqKCwWn4278BcJ5ZI21ZVLwIAeb9cdghYm2&#10;Hf/SPfOFCCHsElRQet8kUrq8JINuYhviwF1sa9AH2BZSt9iFcFPLWRTF0mDFoaHEhn5Kyq/ZzSjY&#10;Z6P0sIz77iq3aRof/OL8N10oNfzst98gPPX+X/x273WYP5/B65lwgV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l5vcMAAADcAAAADwAAAAAAAAAAAAAAAACYAgAAZHJzL2Rv&#10;d25yZXYueG1sUEsFBgAAAAAEAAQA9QAAAIgDAAAAAA==&#10;" adj="4785" filled="f" strokecolor="#92d050" strokeweight="1pt"/>
                <v:shape id="六边形 13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XcJsMA&#10;AADcAAAADwAAAGRycy9kb3ducmV2LnhtbERPS4vCMBC+C/sfwix4EU19UNauUWRB8CCFrR72ODZj&#10;W2wmpYm2/nsjCHubj+85q01vanGn1lWWFUwnEQji3OqKCwWn4278BcJ5ZI21ZVLwIAeb9cdghYm2&#10;Hf/SPfOFCCHsElRQet8kUrq8JINuYhviwF1sa9AH2BZSt9iFcFPLWRTF0mDFoaHEhn5Kyq/ZzSjY&#10;Z6P0sIz77iq3aRof/OL8N10oNfzst98gPPX+X/x273WYP5/D65lwgV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XcJsMAAADcAAAADwAAAAAAAAAAAAAAAACYAgAAZHJzL2Rv&#10;d25yZXYueG1sUEsFBgAAAAAEAAQA9QAAAIgDAAAAAA==&#10;" adj="4785" filled="f" strokecolor="#92d050" strokeweight="1pt"/>
                <v:shape id="六边形 13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xEUsMA&#10;AADcAAAADwAAAGRycy9kb3ducmV2LnhtbERPTWvCQBC9F/oflil4KbpRQ7Cpq4ggeJCAsYcep9lp&#10;EszOhuxq4r93BcHbPN7nLNeDacSVOldbVjCdRCCIC6trLhX8nHbjBQjnkTU2lknBjRysV+9vS0y1&#10;7flI19yXIoSwS1FB5X2bSumKigy6iW2JA/dvO4M+wK6UusM+hJtGzqIokQZrDg0VtrStqDjnF6Ng&#10;n39mh69k6M9yk2XJwcd/v9NYqdHHsPkG4WnwL/HTvddh/jyGxzPhAr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PxEUsMAAADcAAAADwAAAAAAAAAAAAAAAACYAgAAZHJzL2Rv&#10;d25yZXYueG1sUEsFBgAAAAAEAAQA9QAAAIgDAAAAAA==&#10;" adj="4785" filled="f" strokecolor="#92d050" strokeweight="1pt"/>
                <v:shape id="六边形 13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DhycMA&#10;AADcAAAADwAAAGRycy9kb3ducmV2LnhtbERPTWvCQBC9C/6HZQQvpW6sNtToKlIQPEig0UOP0+yY&#10;BLOzIbua+O9doeBtHu9zVpve1OJGrassK5hOIhDEudUVFwpOx937FwjnkTXWlknBnRxs1sPBChNt&#10;O/6hW+YLEULYJaig9L5JpHR5SQbdxDbEgTvb1qAPsC2kbrEL4aaWH1EUS4MVh4YSG/ouKb9kV6Ng&#10;n72lh0Xcdxe5TdP44Od/v9O5UuNRv12C8NT7l/jfvddh/uwTns+EC+T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7DhycMAAADcAAAADwAAAAAAAAAAAAAAAACYAgAAZHJzL2Rv&#10;d25yZXYueG1sUEsFBgAAAAAEAAQA9QAAAIgDAAAAAA==&#10;" adj="4785" filled="f" strokecolor="#92d050" strokeweight="1pt"/>
                <v:shape id="六边形 13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J/vsQA&#10;AADcAAAADwAAAGRycy9kb3ducmV2LnhtbERPTWvCQBC9F/oflil4KWZjK4umWUUKBQ8SaPTgccxO&#10;k2B2NmS3Jv77bqHQ2zze5+TbyXbiRoNvHWtYJCkI4sqZlmsNp+PHfAXCB2SDnWPScCcP283jQ46Z&#10;cSN/0q0MtYgh7DPU0ITQZ1L6qiGLPnE9ceS+3GAxRDjU0gw4xnDbyZc0VdJiy7GhwZ7eG6qu5bfV&#10;sC+fi8NaTeNV7opCHcLycl4stZ49Tbs3EIGm8C/+c+9NnP+q4PeZeIH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if77EAAAA3AAAAA8AAAAAAAAAAAAAAAAAmAIAAGRycy9k&#10;b3ducmV2LnhtbFBLBQYAAAAABAAEAPUAAACJAwAAAAA=&#10;" adj="4785" filled="f" strokecolor="#92d050" strokeweight="1pt"/>
                <v:shape id="六边形 13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7aJcQA&#10;AADcAAAADwAAAGRycy9kb3ducmV2LnhtbERPTWvCQBC9F/oflin0UnRjK1FjVpFCwYMEGj14HLNj&#10;EpKdDdmtSf99VxB6m8f7nHQ7mlbcqHe1ZQWzaQSCuLC65lLB6fg1WYJwHllja5kU/JKD7eb5KcVE&#10;24G/6Zb7UoQQdgkqqLzvEildUZFBN7UdceCutjfoA+xLqXscQrhp5XsUxdJgzaGhwo4+Kyqa/Mco&#10;2Odv2WEVj0Mjd1kWH/z8cp7NlXp9GXdrEJ5G/y9+uPc6zP9YwP2ZcIH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u2iXEAAAA3AAAAA8AAAAAAAAAAAAAAAAAmAIAAGRycy9k&#10;b3ducmV2LnhtbFBLBQYAAAAABAAEAPUAAACJAwAAAAA=&#10;" adj="4785" filled="f" strokecolor="#92d050" strokeweight="1pt"/>
                <v:shape id="六边形 13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FOV8YA&#10;AADcAAAADwAAAGRycy9kb3ducmV2LnhtbESPQWvCQBCF74X+h2WEXopubCXU6CpSEDxIwLSHHsfs&#10;mASzsyG7mvTfdw4FbzO8N+99s96OrlV36kPj2cB8loAiLr1tuDLw/bWffoAKEdli65kM/FKA7eb5&#10;aY2Z9QOf6F7ESkkIhwwN1DF2mdahrMlhmPmOWLSL7x1GWftK2x4HCXetfkuSVDtsWBpq7OizpvJa&#10;3JyBQ/GaH5fpOFz1Ls/TY1ycf+YLY14m424FKtIYH+b/64MV/HehlWdkAr3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bFOV8YAAADcAAAADwAAAAAAAAAAAAAAAACYAgAAZHJz&#10;L2Rvd25yZXYueG1sUEsFBgAAAAAEAAQA9QAAAIsDAAAAAA==&#10;" adj="4785" filled="f" strokecolor="#92d050" strokeweight="1pt"/>
              </v:group>
            </w:pict>
          </mc:Fallback>
        </mc:AlternateContent>
      </w:r>
      <w:r>
        <w:rPr>
          <w:noProof/>
          <w:lang w:val="en-US"/>
        </w:rPr>
        <mc:AlternateContent>
          <mc:Choice Requires="wpg">
            <w:drawing>
              <wp:anchor distT="0" distB="0" distL="114300" distR="114300" simplePos="0" relativeHeight="251667456" behindDoc="0" locked="0" layoutInCell="1" allowOverlap="1" wp14:anchorId="1EEF4388" wp14:editId="5BFE8522">
                <wp:simplePos x="0" y="0"/>
                <wp:positionH relativeFrom="column">
                  <wp:posOffset>2103115</wp:posOffset>
                </wp:positionH>
                <wp:positionV relativeFrom="paragraph">
                  <wp:posOffset>-635</wp:posOffset>
                </wp:positionV>
                <wp:extent cx="551180" cy="523240"/>
                <wp:effectExtent l="0" t="0" r="20320" b="10160"/>
                <wp:wrapNone/>
                <wp:docPr id="107" name="组合 10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08" name="六边形 10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六边形 10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六边形 11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六边形 11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六边形 11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六边形 11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六边形 11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07" o:spid="_x0000_s1026" style="position:absolute;left:0;text-align:left;margin-left:165.6pt;margin-top:-.05pt;width:43.4pt;height:41.2pt;z-index:25166745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">
                <v:shape id="六边形 10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2E6sYA&#10;AADcAAAADwAAAGRycy9kb3ducmV2LnhtbESPQWvCQBCF74X+h2UKXopuFAltdBUpCB4k0NhDj2N2&#10;TILZ2ZDdmvjvnYPQ2wzvzXvfrLeja9WN+tB4NjCfJaCIS28brgz8nPbTD1AhIltsPZOBOwXYbl5f&#10;1phZP/A33YpYKQnhkKGBOsYu0zqUNTkMM98Ri3bxvcMoa19p2+Mg4a7ViyRJtcOGpaHGjr5qKq/F&#10;nzNwKN7z42c6Dle9y/P0GJfn3/nSmMnbuFuBijTGf/Pz+mAFPxFaeUYm0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92E6sYAAADcAAAADwAAAAAAAAAAAAAAAACYAgAAZHJz&#10;L2Rvd25yZXYueG1sUEsFBgAAAAAEAAQA9QAAAIsDAAAAAA==&#10;" adj="4785" filled="f" strokecolor="#92d050" strokeweight="1pt"/>
                <v:shape id="六边形 10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EhccQA&#10;AADcAAAADwAAAGRycy9kb3ducmV2LnhtbERPTWuDQBC9F/oflgn0Upo1JUhjshEpBDyIUNNDjxN3&#10;ohJ3VtxNtP++Gwj0No/3Obt0Nr240eg6ywpWywgEcW11x42C7+Ph7QOE88gae8uk4JccpPvnpx0m&#10;2k78RbfKNyKEsEtQQev9kEjp6pYMuqUdiAN3tqNBH+DYSD3iFMJNL9+jKJYGOw4NLQ702VJ9qa5G&#10;QV69lsUmnqeLzMoyLvz69LNaK/WymLMtCE+z/xc/3LkO86MN3J8JF8j9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RIXHEAAAA3AAAAA8AAAAAAAAAAAAAAAAAmAIAAGRycy9k&#10;b3ducmV2LnhtbFBLBQYAAAAABAAEAPUAAACJAwAAAAA=&#10;" adj="4785" filled="f" strokecolor="#92d050" strokeweight="1pt"/>
                <v:shape id="六边形 11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eMcYA&#10;AADcAAAADwAAAGRycy9kb3ducmV2LnhtbESPQWvDMAyF74X9B6PBLmVxMkpY07qlDAY9lMDSHXrU&#10;YjUJjeUQe03276fDYDeJ9/Tep+1+dr260xg6zwayJAVFXHvbcWPg8/z+/AoqRGSLvWcy8EMB9ruH&#10;xRYL6yf+oHsVGyUhHAo00MY4FFqHuiWHIfEDsWhXPzqMso6NtiNOEu56/ZKmuXbYsTS0ONBbS/Wt&#10;+nYGjtWyPK3zebrpQ1nmp7j6umQrY54e58MGVKQ5/pv/ro9W8DPBl2dkAr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HIeMcYAAADcAAAADwAAAAAAAAAAAAAAAACYAgAAZHJz&#10;L2Rvd25yZXYueG1sUEsFBgAAAAAEAAQA9QAAAIsDAAAAAA==&#10;" adj="4785" filled="f" strokecolor="#92d050" strokeweight="1pt"/>
                <v:shape id="六边形 11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67qsIA&#10;AADcAAAADwAAAGRycy9kb3ducmV2LnhtbERPTYvCMBC9C/sfwizsRTTtImWtRpEFwYMUrB72ODaz&#10;bbGZlCba+u+NIHibx/uc5XowjbhR52rLCuJpBIK4sLrmUsHpuJ38gHAeWWNjmRTcycF69TFaYqpt&#10;zwe65b4UIYRdigoq79tUSldUZNBNbUscuH/bGfQBdqXUHfYh3DTyO4oSabDm0FBhS78VFZf8ahTs&#10;8nG2nydDf5GbLEv2fnb+i2dKfX0OmwUIT4N/i1/unQ7z4xiez4QL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ruqwgAAANwAAAAPAAAAAAAAAAAAAAAAAJgCAABkcnMvZG93&#10;bnJldi54bWxQSwUGAAAAAAQABAD1AAAAhwMAAAAA&#10;" adj="4785" filled="f" strokecolor="#92d050" strokeweight="1pt"/>
                <v:shape id="六边形 11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l3cIA&#10;AADcAAAADwAAAGRycy9kb3ducmV2LnhtbERPTYvCMBC9L/gfwgheFk0rUrRrFBEED1LY6sHj2My2&#10;xWZSmmi7/34jCHubx/uc9XYwjXhS52rLCuJZBIK4sLrmUsHlfJguQTiPrLGxTAp+ycF2M/pYY6pt&#10;z9/0zH0pQgi7FBVU3replK6oyKCb2ZY4cD+2M+gD7EqpO+xDuGnkPIoSabDm0FBhS/uKinv+MAqO&#10;+Wd2WiVDf5e7LEtOfnG7xgulJuNh9wXC0+D/xW/3UYf58Rxez4QL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7CXdwgAAANwAAAAPAAAAAAAAAAAAAAAAAJgCAABkcnMvZG93&#10;bnJldi54bWxQSwUGAAAAAAQABAD1AAAAhwMAAAAA&#10;" adj="4785" filled="f" strokecolor="#92d050" strokeweight="1pt"/>
                <v:shape id="六边形 11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CARsMA&#10;AADcAAAADwAAAGRycy9kb3ducmV2LnhtbERPTWvCQBC9F/wPywi9FN2kStDoKiIUPEig0YPHMTsm&#10;wexsyK4m/fduodDbPN7nrLeDacSTOldbVhBPIxDEhdU1lwrOp6/JAoTzyBoby6TghxxsN6O3Naba&#10;9vxNz9yXIoSwS1FB5X2bSumKigy6qW2JA3eznUEfYFdK3WEfwk0jP6MokQZrDg0VtrSvqLjnD6Pg&#10;kH9kx2Uy9He5y7Lk6OfXSzxX6n087FYgPA3+X/znPugwP57B7zPhArl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KCARsMAAADcAAAADwAAAAAAAAAAAAAAAACYAgAAZHJzL2Rv&#10;d25yZXYueG1sUEsFBgAAAAAEAAQA9QAAAIgDAAAAAA==&#10;" adj="4785" filled="f" strokecolor="#92d050" strokeweight="1pt"/>
                <v:shape id="六边形 11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kYMsMA&#10;AADcAAAADwAAAGRycy9kb3ducmV2LnhtbERPTWvCQBC9C/0PyxS8SN1EQmijq0ih4EECRg89jtlp&#10;EszOhuzWxH/vCoK3ebzPWW1G04or9a6xrCCeRyCIS6sbrhScjj8fnyCcR9bYWiYFN3KwWb9NVphp&#10;O/CBroWvRAhhl6GC2vsuk9KVNRl0c9sRB+7P9gZ9gH0ldY9DCDetXERRKg02HBpq7Oi7pvJS/BsF&#10;u2KW77/ScbjIbZ6ne5+cf+NEqen7uF2C8DT6l/jp3ukwP07g8Uy4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kYMsMAAADcAAAADwAAAAAAAAAAAAAAAACYAgAAZHJzL2Rv&#10;d25yZXYueG1sUEsFBgAAAAAEAAQA9QAAAIgDAAAAAA==&#10;" adj="4785" filled="f" strokecolor="#92d050" strokeweight="1pt"/>
              </v:group>
            </w:pict>
          </mc:Fallback>
        </mc:AlternateContent>
      </w:r>
      <w:r>
        <w:rPr>
          <w:noProof/>
          <w:lang w:val="en-US"/>
        </w:rPr>
        <mc:AlternateContent>
          <mc:Choice Requires="wpg">
            <w:drawing>
              <wp:anchor distT="0" distB="0" distL="114300" distR="114300" simplePos="0" relativeHeight="251666432" behindDoc="0" locked="0" layoutInCell="1" allowOverlap="1" wp14:anchorId="788C8078" wp14:editId="41297B59">
                <wp:simplePos x="0" y="0"/>
                <wp:positionH relativeFrom="column">
                  <wp:posOffset>2613020</wp:posOffset>
                </wp:positionH>
                <wp:positionV relativeFrom="paragraph">
                  <wp:posOffset>91440</wp:posOffset>
                </wp:positionV>
                <wp:extent cx="551180" cy="523240"/>
                <wp:effectExtent l="0" t="0" r="20320" b="10160"/>
                <wp:wrapNone/>
                <wp:docPr id="99" name="组合 9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00" name="六边形 10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六边形 10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六边形 10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六边形 10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六边形 10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六边形 10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六边形 10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99" o:spid="_x0000_s1026" style="position:absolute;left:0;text-align:left;margin-left:205.75pt;margin-top:7.2pt;width:43.4pt;height:41.2pt;z-index:25166643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">
                <v:shape id="六边形 10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uI7MYA&#10;AADcAAAADwAAAGRycy9kb3ducmV2LnhtbESPQWvCQBCF74X+h2UKXopuFAltdBUpCB4k0NhDj2N2&#10;TILZ2ZDdmvjvnYPQ2wzvzXvfrLeja9WN+tB4NjCfJaCIS28brgz8nPbTD1AhIltsPZOBOwXYbl5f&#10;1phZP/A33YpYKQnhkKGBOsYu0zqUNTkMM98Ri3bxvcMoa19p2+Mg4a7ViyRJtcOGpaHGjr5qKq/F&#10;nzNwKN7z42c6Dle9y/P0GJfn3/nSmMnbuFuBijTGf/Pz+mAFPxF8eUYm0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auI7MYAAADcAAAADwAAAAAAAAAAAAAAAACYAgAAZHJz&#10;L2Rvd25yZXYueG1sUEsFBgAAAAAEAAQA9QAAAIsDAAAAAA==&#10;" adj="4785" filled="f" strokecolor="#92d050" strokeweight="1pt"/>
                <v:shape id="六边形 10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td8IA&#10;AADcAAAADwAAAGRycy9kb3ducmV2LnhtbERPTYvCMBC9C/sfwizsRTTtImWtRpEFwYMUrB72ODaz&#10;bbGZlCba+u+NIHibx/uc5XowjbhR52rLCuJpBIK4sLrmUsHpuJ38gHAeWWNjmRTcycF69TFaYqpt&#10;zwe65b4UIYRdigoq79tUSldUZNBNbUscuH/bGfQBdqXUHfYh3DTyO4oSabDm0FBhS78VFZf8ahTs&#10;8nG2nydDf5GbLEv2fnb+i2dKfX0OmwUIT4N/i1/unQ7zoxiez4QL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5y13wgAAANwAAAAPAAAAAAAAAAAAAAAAAJgCAABkcnMvZG93&#10;bnJldi54bWxQSwUGAAAAAAQABAD1AAAAhwMAAAAA&#10;" adj="4785" filled="f" strokecolor="#92d050" strokeweight="1pt"/>
                <v:shape id="六边形 10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zAMIA&#10;AADcAAAADwAAAGRycy9kb3ducmV2LnhtbERPTYvCMBC9C/sfwizsRWyqSFmrUWRhwYMUrHvwODZj&#10;W2wmpcna+u+NIHibx/uc1WYwjbhR52rLCqZRDIK4sLrmUsHf8XfyDcJ5ZI2NZVJwJweb9cdoham2&#10;PR/olvtShBB2KSqovG9TKV1RkUEX2ZY4cBfbGfQBdqXUHfYh3DRyFseJNFhzaKiwpZ+Kimv+bxTs&#10;8nG2XyRDf5XbLEv2fn4+TedKfX0O2yUIT4N/i1/unQ7z4xk8nwkX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NbMAwgAAANwAAAAPAAAAAAAAAAAAAAAAAJgCAABkcnMvZG93&#10;bnJldi54bWxQSwUGAAAAAAQABAD1AAAAhwMAAAAA&#10;" adj="4785" filled="f" strokecolor="#92d050" strokeweight="1pt"/>
                <v:shape id="六边形 10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kWm8MA&#10;AADcAAAADwAAAGRycy9kb3ducmV2LnhtbERPS4vCMBC+C/sfwix4kTX1QdmtRpEFwYMUrB48zjZj&#10;W2wmpcna+u+NIHibj+85y3VvanGj1lWWFUzGEQji3OqKCwWn4/brG4TzyBpry6TgTg7Wq4/BEhNt&#10;Oz7QLfOFCCHsElRQet8kUrq8JINubBviwF1sa9AH2BZSt9iFcFPLaRTF0mDFoaHEhn5Lyq/Zv1Gw&#10;y0bp/ifuu6vcpGm89/O/82Su1PCz3yxAeOr9W/xy73SYH83g+Uy4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kWm8MAAADcAAAADwAAAAAAAAAAAAAAAACYAgAAZHJzL2Rv&#10;d25yZXYueG1sUEsFBgAAAAAEAAQA9QAAAIgDAAAAAA==&#10;" adj="4785" filled="f" strokecolor="#92d050" strokeweight="1pt"/>
                <v:shape id="六边形 10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CO78IA&#10;AADcAAAADwAAAGRycy9kb3ducmV2LnhtbERPTYvCMBC9C/sfwizsRTR1KWWtRpEFwYMUrB72ODaz&#10;bbGZlCba+u+NIHibx/uc5XowjbhR52rLCmbTCARxYXXNpYLTcTv5AeE8ssbGMim4k4P16mO0xFTb&#10;ng90y30pQgi7FBVU3replK6oyKCb2pY4cP+2M+gD7EqpO+xDuGnkdxQl0mDNoaHCln4rKi751SjY&#10;5eNsP0+G/iI3WZbsfXz+m8VKfX0OmwUIT4N/i1/unQ7zoxiez4QL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kI7vwgAAANwAAAAPAAAAAAAAAAAAAAAAAJgCAABkcnMvZG93&#10;bnJldi54bWxQSwUGAAAAAAQABAD1AAAAhwMAAAAA&#10;" adj="4785" filled="f" strokecolor="#92d050" strokeweight="1pt"/>
                <v:shape id="六边形 10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wrdMQA&#10;AADcAAAADwAAAGRycy9kb3ducmV2LnhtbERPTWuDQBC9F/Iflgn0UpLVYiW12YQQKHgIQk0OOU7d&#10;qUrcWXE3av99t1DobR7vc7b72XRipMG1lhXE6wgEcWV1y7WCy/l9tQHhPLLGzjIp+CYH+93iYYuZ&#10;thN/0Fj6WoQQdhkqaLzvMyld1ZBBt7Y9ceC+7GDQBzjUUg84hXDTyecoSqXBlkNDgz0dG6pu5d0o&#10;yMun4vSaztNNHooiPfnk8xonSj0u58MbCE+z/xf/uXMd5kcv8PtMuED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cK3TEAAAA3AAAAA8AAAAAAAAAAAAAAAAAmAIAAGRycy9k&#10;b3ducmV2LnhtbFBLBQYAAAAABAAEAPUAAACJAwAAAAA=&#10;" adj="4785" filled="f" strokecolor="#92d050" strokeweight="1pt"/>
                <v:shape id="六边形 10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61A8MA&#10;AADcAAAADwAAAGRycy9kb3ducmV2LnhtbERPTWvCQBC9F/oflhF6KbpJkVCjq4RCwYMETHvoccyO&#10;STA7G7Jbs/33XUHwNo/3OZtdML240ug6ywrSRQKCuLa640bB99fn/B2E88gae8uk4I8c7LbPTxvM&#10;tZ34SNfKNyKGsMtRQev9kEvp6pYMuoUdiCN3tqNBH+HYSD3iFMNNL9+SJJMGO44NLQ700VJ9qX6N&#10;gn31Wh5WWZgusijL7OCXp590qdTLLBRrEJ6Cf4jv7r2O85MMbs/EC+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61A8MAAADcAAAADwAAAAAAAAAAAAAAAACYAgAAZHJzL2Rv&#10;d25yZXYueG1sUEsFBgAAAAAEAAQA9QAAAIgDA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07392" behindDoc="0" locked="0" layoutInCell="1" allowOverlap="1" wp14:anchorId="78548F41" wp14:editId="5F08B83B">
                <wp:simplePos x="0" y="0"/>
                <wp:positionH relativeFrom="column">
                  <wp:posOffset>4159890</wp:posOffset>
                </wp:positionH>
                <wp:positionV relativeFrom="paragraph">
                  <wp:posOffset>160020</wp:posOffset>
                </wp:positionV>
                <wp:extent cx="551180" cy="523240"/>
                <wp:effectExtent l="0" t="0" r="20320" b="10160"/>
                <wp:wrapNone/>
                <wp:docPr id="419" name="组合 41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20" name="六边形 42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1" name="六边形 42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2" name="六边形 42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3" name="六边形 42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4" name="六边形 42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5" name="六边形 42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6" name="六边形 42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19" o:spid="_x0000_s1026" style="position:absolute;left:0;text-align:left;margin-left:327.55pt;margin-top:12.6pt;width:43.4pt;height:41.2pt;z-index:25170739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">
                <v:shape id="六边形 42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B3CMEA&#10;AADcAAAADwAAAGRycy9kb3ducmV2LnhtbERPTYvCMBC9C/6HMIIX0VQpRbtGEWHBgxSsHjzONmNb&#10;bCalydr67zeHBY+P973dD6YRL+pcbVnBchGBIC6srrlUcLt+z9cgnEfW2FgmBW9ysN+NR1tMte35&#10;Qq/clyKEsEtRQeV9m0rpiooMuoVtiQP3sJ1BH2BXSt1hH8JNI1dRlEiDNYeGCls6VlQ881+j4JTP&#10;svMmGfqnPGRZcvbxz30ZKzWdDIcvEJ4G/xH/u09aQbwK88OZc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wdwjBAAAA3AAAAA8AAAAAAAAAAAAAAAAAmAIAAGRycy9kb3du&#10;cmV2LnhtbFBLBQYAAAAABAAEAPUAAACGAwAAAAA=&#10;" adj="4785" filled="f" strokecolor="#92d050" strokeweight="1pt"/>
                <v:shape id="六边形 42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zSk8UA&#10;AADcAAAADwAAAGRycy9kb3ducmV2LnhtbESPQWvCQBSE7wX/w/IEL6VuIiFodBURBA8SaPTg8TX7&#10;TILZtyG7mvTfdwuFHoeZ+YbZ7EbTihf1rrGsIJ5HIIhLqxuuFFwvx48lCOeRNbaWScE3OdhtJ28b&#10;zLQd+JNeha9EgLDLUEHtfZdJ6cqaDLq57YiDd7e9QR9kX0nd4xDgppWLKEqlwYbDQo0dHWoqH8XT&#10;KDgV7/l5lY7DQ+7zPD375OsWJ0rNpuN+DcLT6P/Df+2TVpAsYv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PNKTxQAAANwAAAAPAAAAAAAAAAAAAAAAAJgCAABkcnMv&#10;ZG93bnJldi54bWxQSwUGAAAAAAQABAD1AAAAigMAAAAA&#10;" adj="4785" filled="f" strokecolor="#92d050" strokeweight="1pt"/>
                <v:shape id="六边形 42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5M5MUA&#10;AADcAAAADwAAAGRycy9kb3ducmV2LnhtbESPQWvCQBSE7wX/w/IEL6VuDCFodBURBA8SaPTg8TX7&#10;TILZtyG7mvTfdwuFHoeZ+YbZ7EbTihf1rrGsYDGPQBCXVjdcKbhejh9LEM4ja2wtk4JvcrDbTt42&#10;mGk78Ce9Cl+JAGGXoYLa+y6T0pU1GXRz2xEH7257gz7IvpK6xyHATSvjKEqlwYbDQo0dHWoqH8XT&#10;KDgV7/l5lY7DQ+7zPD375Ou2SJSaTcf9GoSn0f+H/9onrSCJY/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7kzkxQAAANwAAAAPAAAAAAAAAAAAAAAAAJgCAABkcnMv&#10;ZG93bnJldi54bWxQSwUGAAAAAAQABAD1AAAAigMAAAAA&#10;" adj="4785" filled="f" strokecolor="#92d050" strokeweight="1pt"/>
                <v:shape id="六边形 42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pf8UA&#10;AADcAAAADwAAAGRycy9kb3ducmV2LnhtbESPQWvCQBSE70L/w/IEL6IbNYQaXUUKggcJNO2hx2f2&#10;mQSzb0N2NfHfu4VCj8PMfMNs94NpxIM6V1tWsJhHIIgLq2suFXx/HWfvIJxH1thYJgVPcrDfvY22&#10;mGrb8yc9cl+KAGGXooLK+zaV0hUVGXRz2xIH72o7gz7IrpS6wz7ATSOXUZRIgzWHhQpb+qiouOV3&#10;o+CUT7PzOhn6mzxkWXL28eVnESs1GQ+HDQhPg/8P/7VPWkG8XMH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oul/xQAAANwAAAAPAAAAAAAAAAAAAAAAAJgCAABkcnMv&#10;ZG93bnJldi54bWxQSwUGAAAAAAQABAD1AAAAigMAAAAA&#10;" adj="4785" filled="f" strokecolor="#92d050" strokeweight="1pt"/>
                <v:shape id="六边形 42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txC8UA&#10;AADcAAAADwAAAGRycy9kb3ducmV2LnhtbESPQYvCMBSE78L+h/AW9iKaKqW41SgiLHiQwlYPe3w2&#10;z7bYvJQm2vrvjSDscZiZb5jVZjCNuFPnassKZtMIBHFhdc2lgtPxZ7IA4TyyxsYyKXiQg836Y7TC&#10;VNuef+me+1IECLsUFVTet6mUrqjIoJvaljh4F9sZ9EF2pdQd9gFuGjmPokQarDksVNjSrqLimt+M&#10;gn0+zg7fydBf5TbLkoOPz3+zWKmvz2G7BOFp8P/hd3uvFcTzG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S3ELxQAAANwAAAAPAAAAAAAAAAAAAAAAAJgCAABkcnMv&#10;ZG93bnJldi54bWxQSwUGAAAAAAQABAD1AAAAigMAAAAA&#10;" adj="4785" filled="f" strokecolor="#92d050" strokeweight="1pt"/>
                <v:shape id="六边形 42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fUkMYA&#10;AADcAAAADwAAAGRycy9kb3ducmV2LnhtbESPQWvCQBSE7wX/w/IKvRSzUdLQpq4iguBBAo0eenxm&#10;X5Ng9m3Irib9964geBxm5htmsRpNK67Uu8ayglkUgyAurW64UnA8bKefIJxH1thaJgX/5GC1nLws&#10;MNN24B+6Fr4SAcIuQwW1910mpStrMugi2xEH78/2Bn2QfSV1j0OAm1bO4ziVBhsOCzV2tKmpPBcX&#10;o2BXvOf7r3QcznKd5+neJ6ffWaLU2+u4/gbhafTP8KO90wqS+Qfcz4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wfUkMYAAADcAAAADwAAAAAAAAAAAAAAAACYAgAAZHJz&#10;L2Rvd25yZXYueG1sUEsFBgAAAAAEAAQA9QAAAIsDAAAAAA==&#10;" adj="4785" filled="f" strokecolor="#92d050" strokeweight="1pt"/>
                <v:shape id="六边形 42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9VK58UA&#10;AADcAAAADwAAAGRycy9kb3ducmV2LnhtbESPQYvCMBSE78L+h/AW9iKaKqW41SgiLHiQwlYPe3w2&#10;z7bYvJQm2vrvjSDscZiZb5jVZjCNuFPnassKZtMIBHFhdc2lgtPxZ7IA4TyyxsYyKXiQg836Y7TC&#10;VNuef+me+1IECLsUFVTet6mUrqjIoJvaljh4F9sZ9EF2pdQd9gFuGjmPokQarDksVNjSrqLimt+M&#10;gn0+zg7fydBf5TbLkoOPz3+zWKmvz2G7BOFp8P/hd3uvFcTzB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1Urn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84864" behindDoc="0" locked="0" layoutInCell="1" allowOverlap="1" wp14:anchorId="045BA127" wp14:editId="4A41FBC1">
                <wp:simplePos x="0" y="0"/>
                <wp:positionH relativeFrom="column">
                  <wp:posOffset>3643000</wp:posOffset>
                </wp:positionH>
                <wp:positionV relativeFrom="paragraph">
                  <wp:posOffset>73660</wp:posOffset>
                </wp:positionV>
                <wp:extent cx="551180" cy="523240"/>
                <wp:effectExtent l="0" t="0" r="20320" b="10160"/>
                <wp:wrapNone/>
                <wp:docPr id="243" name="组合 24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44" name="六边形 24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六边形 24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6" name="六边形 24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7" name="六边形 24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六边形 24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9" name="六边形 24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0" name="六边形 25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43" o:spid="_x0000_s1026" style="position:absolute;left:0;text-align:left;margin-left:286.85pt;margin-top:5.8pt;width:43.4pt;height:41.2pt;z-index:25168486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">
                <v:shape id="六边形 24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9WU8UA&#10;AADcAAAADwAAAGRycy9kb3ducmV2LnhtbESPQYvCMBSE78L+h/AW9iKaKqW41SgiLHiQwlYPe3w2&#10;z7bYvJQm2vrvjSDscZiZb5jVZjCNuFPnassKZtMIBHFhdc2lgtPxZ7IA4TyyxsYyKXiQg836Y7TC&#10;VNuef+me+1IECLsUFVTet6mUrqjIoJvaljh4F9sZ9EF2pdQd9gFuGjmPokQarDksVNjSrqLimt+M&#10;gn0+zg7fydBf5TbLkoOPz3+zWKmvz2G7BOFp8P/hd3uvFczjG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31ZTxQAAANwAAAAPAAAAAAAAAAAAAAAAAJgCAABkcnMv&#10;ZG93bnJldi54bWxQSwUGAAAAAAQABAD1AAAAigMAAAAA&#10;" adj="4785" filled="f" strokecolor="#92d050" strokeweight="1pt"/>
                <v:shape id="六边形 24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PzyMYA&#10;AADcAAAADwAAAGRycy9kb3ducmV2LnhtbESPQWvCQBSE7wX/w/IKvRSzUdLQpq4iguBBAo0eenxm&#10;X5Ng9m3Irib9964geBxm5htmsRpNK67Uu8ayglkUgyAurW64UnA8bKefIJxH1thaJgX/5GC1nLws&#10;MNN24B+6Fr4SAcIuQwW1910mpStrMugi2xEH78/2Bn2QfSV1j0OAm1bO4ziVBhsOCzV2tKmpPBcX&#10;o2BXvOf7r3QcznKd5+neJ6ffWaLU2+u4/gbhafTP8KO90wrmyQfcz4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PzyMYAAADcAAAADwAAAAAAAAAAAAAAAACYAgAAZHJz&#10;L2Rvd25yZXYueG1sUEsFBgAAAAAEAAQA9QAAAIsDAAAAAA==&#10;" adj="4785" filled="f" strokecolor="#92d050" strokeweight="1pt"/>
                <v:shape id="六边形 24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Ftv8UA&#10;AADcAAAADwAAAGRycy9kb3ducmV2LnhtbESPQYvCMBSE78L+h/AW9iKaKqW41SgiLHiQwlYPe3w2&#10;z7bYvJQm2vrvjSDscZiZb5jVZjCNuFPnassKZtMIBHFhdc2lgtPxZ7IA4TyyxsYyKXiQg836Y7TC&#10;VNuef+me+1IECLsUFVTet6mUrqjIoJvaljh4F9sZ9EF2pdQd9gFuGjmPokQarDksVNjSrqLimt+M&#10;gn0+zg7fydBf5TbLkoOPz3+zWKmvz2G7BOFp8P/hd3uvFczjB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QW2/xQAAANwAAAAPAAAAAAAAAAAAAAAAAJgCAABkcnMv&#10;ZG93bnJldi54bWxQSwUGAAAAAAQABAD1AAAAigMAAAAA&#10;" adj="4785" filled="f" strokecolor="#92d050" strokeweight="1pt"/>
                <v:shape id="六边形 24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3IJMYA&#10;AADcAAAADwAAAGRycy9kb3ducmV2LnhtbESPQWvCQBSE70L/w/IKvYjZKCHa1FVEKHiQgNGDx9fs&#10;axLMvg3Z1aT/vlsoeBxm5htmvR1NKx7Uu8aygnkUgyAurW64UnA5f85WIJxH1thaJgU/5GC7eZms&#10;MdN24BM9Cl+JAGGXoYLa+y6T0pU1GXSR7YiD9217gz7IvpK6xyHATSsXcZxKgw2HhRo72tdU3oq7&#10;UXAopvnxPR2Hm9zleXr0ydd1nij19jruPkB4Gv0z/N8+aAWLZAl/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w3IJMYAAADcAAAADwAAAAAAAAAAAAAAAACYAgAAZHJz&#10;L2Rvd25yZXYueG1sUEsFBgAAAAAEAAQA9QAAAIsDAAAAAA==&#10;" adj="4785" filled="f" strokecolor="#92d050" strokeweight="1pt"/>
                <v:shape id="六边形 24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JcVsEA&#10;AADcAAAADwAAAGRycy9kb3ducmV2LnhtbERPTYvCMBC9C/6HMIIX0VQpRbtGEWHBgxSsHjzONmNb&#10;bCalydr67zeHBY+P973dD6YRL+pcbVnBchGBIC6srrlUcLt+z9cgnEfW2FgmBW9ysN+NR1tMte35&#10;Qq/clyKEsEtRQeV9m0rpiooMuoVtiQP3sJ1BH2BXSt1hH8JNI1dRlEiDNYeGCls6VlQ881+j4JTP&#10;svMmGfqnPGRZcvbxz30ZKzWdDIcvEJ4G/xH/u09awSoOa8OZc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aSXFbBAAAA3AAAAA8AAAAAAAAAAAAAAAAAmAIAAGRycy9kb3du&#10;cmV2LnhtbFBLBQYAAAAABAAEAPUAAACGAwAAAAA=&#10;" adj="4785" filled="f" strokecolor="#92d050" strokeweight="1pt"/>
                <v:shape id="六边形 24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75zcUA&#10;AADcAAAADwAAAGRycy9kb3ducmV2LnhtbESPQYvCMBSE78L+h/AWvMiaKqWsXaOIIHiQgtXDHt82&#10;b9ti81KaaOu/N4LgcZiZb5jlejCNuFHnassKZtMIBHFhdc2lgvNp9/UNwnlkjY1lUnAnB+vVx2iJ&#10;qbY9H+mW+1IECLsUFVTet6mUrqjIoJvaljh4/7Yz6IPsSqk77APcNHIeRYk0WHNYqLClbUXFJb8a&#10;Bft8kh0WydBf5CbLkoOP/35nsVLjz2HzA8LT4N/hV3uvFczjB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3vnNxQAAANwAAAAPAAAAAAAAAAAAAAAAAJgCAABkcnMv&#10;ZG93bnJldi54bWxQSwUGAAAAAAQABAD1AAAAigMAAAAA&#10;" adj="4785" filled="f" strokecolor="#92d050" strokeweight="1pt"/>
                <v:shape id="六边形 25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3GjcMA&#10;AADcAAAADwAAAGRycy9kb3ducmV2LnhtbERPz2vCMBS+D/wfwhN2GZpWtLjOKEUYeJCCdYcd35q3&#10;tti8lCba7L9fDoMdP77fu0MwvXjQ6DrLCtJlAoK4trrjRsHH9X2xBeE8ssbeMin4IQeH/exph7m2&#10;E1/oUflGxBB2OSpovR9yKV3dkkG3tANx5L7taNBHODZSjzjFcNPLVZJk0mDHsaHFgY4t1bfqbhSc&#10;qpfy/JqF6SaLsszOfv31ma6Vep6H4g2Ep+D/xX/uk1aw2sT58Uw8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3GjcMAAADcAAAADwAAAAAAAAAAAAAAAACYAgAAZHJzL2Rv&#10;d25yZXYueG1sUEsFBgAAAAAEAAQA9QAAAIgDAAAAAA==&#10;" adj="4785" filled="f" strokecolor="#92d050" strokeweight="1pt"/>
              </v:group>
            </w:pict>
          </mc:Fallback>
        </mc:AlternateContent>
      </w:r>
      <w:r>
        <w:rPr>
          <w:noProof/>
          <w:lang w:val="en-US"/>
        </w:rPr>
        <mc:AlternateContent>
          <mc:Choice Requires="wpg">
            <w:drawing>
              <wp:anchor distT="0" distB="0" distL="114300" distR="114300" simplePos="0" relativeHeight="251673600" behindDoc="0" locked="0" layoutInCell="1" allowOverlap="1" wp14:anchorId="78DB023A" wp14:editId="04F16BF3">
                <wp:simplePos x="0" y="0"/>
                <wp:positionH relativeFrom="column">
                  <wp:posOffset>1256660</wp:posOffset>
                </wp:positionH>
                <wp:positionV relativeFrom="paragraph">
                  <wp:posOffset>54610</wp:posOffset>
                </wp:positionV>
                <wp:extent cx="551180" cy="523240"/>
                <wp:effectExtent l="0" t="0" r="20320" b="10160"/>
                <wp:wrapNone/>
                <wp:docPr id="155" name="组合 15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56" name="六边形 15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六边形 15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六边形 15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六边形 15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六边形 16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六边形 16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六边形 16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55" o:spid="_x0000_s1026" style="position:absolute;left:0;text-align:left;margin-left:98.95pt;margin-top:4.3pt;width:43.4pt;height:41.2pt;z-index:25167360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adFAwQAADQfAAAOAAAAZHJzL2Uyb0RvYy54bWzsmd1u2zYUx+8L7B0I3S+WZOvDQpwiSJqg&#10;QNAGS4deMxT1AUgkS9KR0+sW6OWeYfd7gGHY3ibYHmOH1EeM2NjWbBhggL6QJfLw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">
                <v:shape id="六边形 15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2aHsMA&#10;AADcAAAADwAAAGRycy9kb3ducmV2LnhtbERPTYvCMBC9C/sfwix4kTVVtKzVKLIgeJCCdQ97HJux&#10;LTaT0mRt/fdGELzN433OatObWtyodZVlBZNxBII4t7riQsHvaff1DcJ5ZI21ZVJwJweb9cdghYm2&#10;HR/plvlChBB2CSoovW8SKV1ekkE3tg1x4C62NegDbAupW+xCuKnlNIpiabDi0FBiQz8l5dfs3yjY&#10;Z6P0sIj77iq3aRof/Oz8N5kpNfzst0sQnnr/Fr/cex3mz2N4PhM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r2aHsMAAADcAAAADwAAAAAAAAAAAAAAAACYAgAAZHJzL2Rv&#10;d25yZXYueG1sUEsFBgAAAAAEAAQA9QAAAIgDAAAAAA==&#10;" adj="4785" filled="f" strokecolor="#92d050" strokeweight="1pt"/>
                <v:shape id="六边形 15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E/hcMA&#10;AADcAAAADwAAAGRycy9kb3ducmV2LnhtbERPTWvCQBC9C/0PyxS8SN0omtroKlIQPEjA6MHjNDsm&#10;wexsyG5N/PfdguBtHu9zVpve1OJOrassK5iMIxDEudUVFwrOp93HAoTzyBpry6TgQQ4267fBChNt&#10;Oz7SPfOFCCHsElRQet8kUrq8JINubBviwF1ta9AH2BZSt9iFcFPLaRTF0mDFoaHEhr5Lym/Zr1Gw&#10;z0bp4Svuu5vcpml88LOfy2Sm1PC93y5BeOr9S/x073WYP/+E/2fCB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fE/hcMAAADcAAAADwAAAAAAAAAAAAAAAACYAgAAZHJzL2Rv&#10;d25yZXYueG1sUEsFBgAAAAAEAAQA9QAAAIgDAAAAAA==&#10;" adj="4785" filled="f" strokecolor="#92d050" strokeweight="1pt"/>
                <v:shape id="六边形 15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6r98cA&#10;AADcAAAADwAAAGRycy9kb3ducmV2LnhtbESPQWvCQBCF70L/wzIFL2I2ig1t6ipSEDxIoGkPPY7Z&#10;aRLMzobsatJ/3zkUepvhvXnvm+1+cp260xBazwZWSQqKuPK25drA58dx+QwqRGSLnWcy8EMB9ruH&#10;2RZz60d+p3sZayUhHHI00MTY51qHqiGHIfE9sWjffnAYZR1qbQccJdx1ep2mmXbYsjQ02NNbQ9W1&#10;vDkDp3JRnF+yabzqQ1Fk57i5fK02xswfp8MrqEhT/Df/XZ+s4D8JrTwjE+jd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huq/fHAAAA3AAAAA8AAAAAAAAAAAAAAAAAmAIAAGRy&#10;cy9kb3ducmV2LnhtbFBLBQYAAAAABAAEAPUAAACMAwAAAAA=&#10;" adj="4785" filled="f" strokecolor="#92d050" strokeweight="1pt"/>
                <v:shape id="六边形 15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IObMQA&#10;AADcAAAADwAAAGRycy9kb3ducmV2LnhtbERPTWuDQBC9B/oflin0EpI1JZHGZJVQKHgIQmwPPU7c&#10;iUrcWXG3av99t1DobR7vc47ZbDox0uBaywo26wgEcWV1y7WCj/e31QsI55E1dpZJwTc5yNKHxRET&#10;bSe+0Fj6WoQQdgkqaLzvEyld1ZBBt7Y9ceBudjDoAxxqqQecQrjp5HMUxdJgy6GhwZ5eG6ru5ZdR&#10;kJfL4ryP5+kuT0URn/32+rnZKvX0OJ8OIDzN/l/85851mL/bw+8z4QK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iDmzEAAAA3AAAAA8AAAAAAAAAAAAAAAAAmAIAAGRycy9k&#10;b3ducmV2LnhtbFBLBQYAAAAABAAEAPUAAACJAwAAAAA=&#10;" adj="4785" filled="f" strokecolor="#92d050" strokeweight="1pt"/>
                <v:shape id="六边形 16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RtTMYA&#10;AADcAAAADwAAAGRycy9kb3ducmV2LnhtbESPQWvCQBCF74X+h2UKXopuFAltdBUpCB4k0NhDj2N2&#10;TILZ2ZDdmvjvnYPQ2wzvzXvfrLeja9WN+tB4NjCfJaCIS28brgz8nPbTD1AhIltsPZOBOwXYbl5f&#10;1phZP/A33YpYKQnhkKGBOsYu0zqUNTkMM98Ri3bxvcMoa19p2+Mg4a7ViyRJtcOGpaHGjr5qKq/F&#10;nzNwKN7z42c6Dle9y/P0GJfn3/nSmMnbuFuBijTGf/Pz+mAFPxV8eUYm0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HRtTMYAAADcAAAADwAAAAAAAAAAAAAAAACYAgAAZHJz&#10;L2Rvd25yZXYueG1sUEsFBgAAAAAEAAQA9QAAAIsDAAAAAA==&#10;" adj="4785" filled="f" strokecolor="#92d050" strokeweight="1pt"/>
                <v:shape id="六边形 16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jI18MA&#10;AADcAAAADwAAAGRycy9kb3ducmV2LnhtbERPTWuDQBC9F/IflgnkUupqEEmtmxAChRxEqO0hx6k7&#10;UYk7K+422n/fLRR6m8f7nOKwmEHcaXK9ZQVJFIMgbqzuuVXw8f76tAPhPLLGwTIp+CYHh/3qocBc&#10;25nf6F77VoQQdjkq6Lwfcyld05FBF9mROHBXOxn0AU6t1BPOIdwMchvHmTTYc2jocKRTR82t/jIK&#10;zvVjVT5ny3yTx6rKSp9+XpJUqc16Ob6A8LT4f/Gf+6zD/CyB32fCB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jI18MAAADcAAAADwAAAAAAAAAAAAAAAACYAgAAZHJzL2Rv&#10;d25yZXYueG1sUEsFBgAAAAAEAAQA9QAAAIgDAAAAAA==&#10;" adj="4785" filled="f" strokecolor="#92d050" strokeweight="1pt"/>
                <v:shape id="六边形 16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WoMMA&#10;AADcAAAADwAAAGRycy9kb3ducmV2LnhtbERPTWuDQBC9B/oflin0EuKaEKS1rhIKhRyCUNNDjxN3&#10;qqI7K+42mn+fLRR6m8f7nKxYzCCuNLnOsoJtFIMgrq3uuFHweX7fPINwHlnjYJkU3MhBkT+sMky1&#10;nfmDrpVvRAhhl6KC1vsxldLVLRl0kR2JA/dtJ4M+wKmResI5hJtB7uI4kQY7Dg0tjvTWUt1XP0bB&#10;sVqXp5dkmXt5KMvk5PeXr+1eqafH5fAKwtPi/8V/7qMO85Md/D4TLpD5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pWoMMAAADcAAAADwAAAAAAAAAAAAAAAACYAgAAZHJzL2Rv&#10;d25yZXYueG1sUEsFBgAAAAAEAAQA9QAAAIgDAAAAAA==&#10;" adj="4785" filled="f" strokecolor="#92d050" strokeweight="1pt"/>
              </v:group>
            </w:pict>
          </mc:Fallback>
        </mc:AlternateContent>
      </w:r>
      <w:r>
        <w:rPr>
          <w:noProof/>
          <w:lang w:val="en-US"/>
        </w:rPr>
        <mc:AlternateContent>
          <mc:Choice Requires="wpg">
            <w:drawing>
              <wp:anchor distT="0" distB="0" distL="114300" distR="114300" simplePos="0" relativeHeight="251668480" behindDoc="0" locked="0" layoutInCell="1" allowOverlap="1" wp14:anchorId="3B482DDA" wp14:editId="5B13D5CA">
                <wp:simplePos x="0" y="0"/>
                <wp:positionH relativeFrom="column">
                  <wp:posOffset>1765930</wp:posOffset>
                </wp:positionH>
                <wp:positionV relativeFrom="paragraph">
                  <wp:posOffset>153670</wp:posOffset>
                </wp:positionV>
                <wp:extent cx="551180" cy="523240"/>
                <wp:effectExtent l="0" t="0" r="20320" b="10160"/>
                <wp:wrapNone/>
                <wp:docPr id="115" name="组合 11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16" name="六边形 11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六边形 11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六边形 11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六边形 11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六边形 12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六边形 12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六边形 12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15" o:spid="_x0000_s1026" style="position:absolute;left:0;text-align:left;margin-left:139.05pt;margin-top:12.1pt;width:43.4pt;height:41.2pt;z-index:25166848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N4lAwQAADQfAAAOAAAAZHJzL2Uyb0RvYy54bWzsmd1u2zYUx+8L7B0I3S+WZOvDQpwiSJqg&#10;QNAGS4deMxT1AUgkS9KR0+sW6OWeYfd7gGHY3ibYHmOH1EeM2NjWbBhggL6QJfLw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">
                <v:shape id="六边形 11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cj3sMA&#10;AADcAAAADwAAAGRycy9kb3ducmV2LnhtbERPTWuDQBC9F/IflgnkUupqEEmtmxAChRxEqO0hx6k7&#10;UYk7K+422n/fLRR6m8f7nOKwmEHcaXK9ZQVJFIMgbqzuuVXw8f76tAPhPLLGwTIp+CYHh/3qocBc&#10;25nf6F77VoQQdjkq6Lwfcyld05FBF9mROHBXOxn0AU6t1BPOIdwMchvHmTTYc2jocKRTR82t/jIK&#10;zvVjVT5ny3yTx6rKSp9+XpJUqc16Ob6A8LT4f/Gf+6zD/CSD32fCB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cj3sMAAADcAAAADwAAAAAAAAAAAAAAAACYAgAAZHJzL2Rv&#10;d25yZXYueG1sUEsFBgAAAAAEAAQA9QAAAIgDAAAAAA==&#10;" adj="4785" filled="f" strokecolor="#92d050" strokeweight="1pt"/>
                <v:shape id="六边形 11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uGRcMA&#10;AADcAAAADwAAAGRycy9kb3ducmV2LnhtbERPTWvCQBC9F/wPywi9FN2kSNToKiIUPEjA6MHjmB2T&#10;YHY2ZLcm/ffdQsHbPN7nrLeDacSTOldbVhBPIxDEhdU1lwou56/JAoTzyBoby6TghxxsN6O3Naba&#10;9nyiZ+5LEULYpaig8r5NpXRFRQbd1LbEgbvbzqAPsCul7rAP4aaRn1GUSIM1h4YKW9pXVDzyb6Pg&#10;kH9kx2Uy9A+5y7Lk6Ge3azxT6n087FYgPA3+Jf53H3SYH8/h75lw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5uGRcMAAADcAAAADwAAAAAAAAAAAAAAAACYAgAAZHJzL2Rv&#10;d25yZXYueG1sUEsFBgAAAAAEAAQA9QAAAIgDAAAAAA==&#10;" adj="4785" filled="f" strokecolor="#92d050" strokeweight="1pt"/>
                <v:shape id="六边形 11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QSN8YA&#10;AADcAAAADwAAAGRycy9kb3ducmV2LnhtbESPQWvDMAyF74X9B6PBLmVxMkpY07qlDAY9lMDSHXrU&#10;YjUJjeUQe03276fDYDeJ9/Tep+1+dr260xg6zwayJAVFXHvbcWPg8/z+/AoqRGSLvWcy8EMB9ruH&#10;xRYL6yf+oHsVGyUhHAo00MY4FFqHuiWHIfEDsWhXPzqMso6NtiNOEu56/ZKmuXbYsTS0ONBbS/Wt&#10;+nYGjtWyPK3zebrpQ1nmp7j6umQrY54e58MGVKQ5/pv/ro9W8DOhlWdkAr3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gQSN8YAAADcAAAADwAAAAAAAAAAAAAAAACYAgAAZHJz&#10;L2Rvd25yZXYueG1sUEsFBgAAAAAEAAQA9QAAAIsDAAAAAA==&#10;" adj="4785" filled="f" strokecolor="#92d050" strokeweight="1pt"/>
                <v:shape id="六边形 11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i3rMIA&#10;AADcAAAADwAAAGRycy9kb3ducmV2LnhtbERPTYvCMBC9L/gfwgheFk0rUrQaRYQFD1LY6sHj2Ixt&#10;sZmUJmvrvzcLC3ubx/uczW4wjXhS52rLCuJZBIK4sLrmUsHl/DVdgnAeWWNjmRS8yMFuO/rYYKpt&#10;z9/0zH0pQgi7FBVU3replK6oyKCb2ZY4cHfbGfQBdqXUHfYh3DRyHkWJNFhzaKiwpUNFxSP/MQqO&#10;+Wd2WiVD/5D7LEtOfnG7xgulJuNhvwbhafD/4j/3UYf58Qp+nwkX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SLeswgAAANwAAAAPAAAAAAAAAAAAAAAAAJgCAABkcnMvZG93&#10;bnJldi54bWxQSwUGAAAAAAQABAD1AAAAhwMAAAAA&#10;" adj="4785" filled="f" strokecolor="#92d050" strokeweight="1pt"/>
                <v:shape id="六边形 12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h7UjMYA&#10;AADcAAAADwAAAGRycy9kb3ducmV2LnhtbESPQWvDMAyF74P9B6PBLmN1WkrYsrohDAo9lECzHXbU&#10;Yi0JjeUQu03276tDoTeJ9/Tep00+u15daAydZwPLRQKKuPa248bA99fu9Q1UiMgWe89k4J8C5NvH&#10;hw1m1k98pEsVGyUhHDI00MY4ZFqHuiWHYeEHYtH+/Ogwyjo22o44Sbjr9SpJUu2wY2locaDPlupT&#10;dXYG9tVLeXhP5+mki7JMD3H9+7NcG/P8NBcfoCLN8W6+Xe+t4K8EX56RCfT2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h7UjMYAAADcAAAADwAAAAAAAAAAAAAAAACYAgAAZHJz&#10;L2Rvd25yZXYueG1sUEsFBgAAAAAEAAQA9QAAAIsDAAAAAA==&#10;" adj="4785" filled="f" strokecolor="#92d050" strokeweight="1pt"/>
                <v:shape id="六边形 12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JxF8IA&#10;AADcAAAADwAAAGRycy9kb3ducmV2LnhtbERPTYvCMBC9L/gfwgheFk0rUrRrFBEED1LY6sHj2My2&#10;xWZSmmi7/34jCHubx/uc9XYwjXhS52rLCuJZBIK4sLrmUsHlfJguQTiPrLGxTAp+ycF2M/pYY6pt&#10;z9/0zH0pQgi7FBVU3replK6oyKCb2ZY4cD+2M+gD7EqpO+xDuGnkPIoSabDm0FBhS/uKinv+MAqO&#10;+Wd2WiVDf5e7LEtOfnG7xgulJuNh9wXC0+D/xW/3UYf58xhez4QL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UnEXwgAAANwAAAAPAAAAAAAAAAAAAAAAAJgCAABkcnMvZG93&#10;bnJldi54bWxQSwUGAAAAAAQABAD1AAAAhwMAAAAA&#10;" adj="4785" filled="f" strokecolor="#92d050" strokeweight="1pt"/>
                <v:shape id="六边形 12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YMIA&#10;AADcAAAADwAAAGRycy9kb3ducmV2LnhtbERPTYvCMBC9L/gfwgheFk0tUrRrFBEED1LY6sHj2My2&#10;xWZSmmi7/34jCHubx/uc9XYwjXhS52rLCuazCARxYXXNpYLL+TBdgnAeWWNjmRT8koPtZvSxxlTb&#10;nr/pmftShBB2KSqovG9TKV1RkUE3sy1x4H5sZ9AH2JVSd9iHcNPIOIoSabDm0FBhS/uKinv+MAqO&#10;+Wd2WiVDf5e7LEtOfnG7zhdKTcbD7guEp8H/i9/uow7z4xhez4QL5O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gO9gwgAAANwAAAAPAAAAAAAAAAAAAAAAAJgCAABkcnMvZG93&#10;bnJldi54bWxQSwUGAAAAAAQABAD1AAAAhwMAAAAA&#10;" adj="4785" filled="f" strokecolor="#92d050" strokeweight="1pt"/>
              </v:group>
            </w:pict>
          </mc:Fallback>
        </mc:AlternateContent>
      </w:r>
      <w:r>
        <w:rPr>
          <w:noProof/>
          <w:lang w:val="en-US"/>
        </w:rPr>
        <mc:AlternateContent>
          <mc:Choice Requires="wps">
            <w:drawing>
              <wp:anchor distT="0" distB="0" distL="114300" distR="114300" simplePos="0" relativeHeight="251652096" behindDoc="0" locked="0" layoutInCell="1" allowOverlap="1" wp14:anchorId="76D006F7" wp14:editId="25A82379">
                <wp:simplePos x="0" y="0"/>
                <wp:positionH relativeFrom="column">
                  <wp:posOffset>1837333</wp:posOffset>
                </wp:positionH>
                <wp:positionV relativeFrom="paragraph">
                  <wp:posOffset>171323</wp:posOffset>
                </wp:positionV>
                <wp:extent cx="1730582" cy="1539767"/>
                <wp:effectExtent l="0" t="0" r="22225" b="22860"/>
                <wp:wrapNone/>
                <wp:docPr id="15" name="六边形 15"/>
                <wp:cNvGraphicFramePr/>
                <a:graphic xmlns:a="http://schemas.openxmlformats.org/drawingml/2006/main">
                  <a:graphicData uri="http://schemas.microsoft.com/office/word/2010/wordprocessingShape">
                    <wps:wsp>
                      <wps:cNvSpPr/>
                      <wps:spPr>
                        <a:xfrm>
                          <a:off x="0" y="0"/>
                          <a:ext cx="1730582" cy="1539767"/>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六边形 15" o:spid="_x0000_s1026" type="#_x0000_t9" style="position:absolute;left:0;text-align:left;margin-left:144.65pt;margin-top:13.5pt;width:136.25pt;height:121.2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" adj="4805" fillcolor="#4f81bd [3204]" strokecolor="#002060" strokeweight="1pt"/>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11488" behindDoc="0" locked="0" layoutInCell="1" allowOverlap="1" wp14:anchorId="58ED7622" wp14:editId="28D9DD9B">
                <wp:simplePos x="0" y="0"/>
                <wp:positionH relativeFrom="column">
                  <wp:posOffset>397510</wp:posOffset>
                </wp:positionH>
                <wp:positionV relativeFrom="paragraph">
                  <wp:posOffset>139705</wp:posOffset>
                </wp:positionV>
                <wp:extent cx="551180" cy="523240"/>
                <wp:effectExtent l="0" t="0" r="20320" b="10160"/>
                <wp:wrapNone/>
                <wp:docPr id="451" name="组合 45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52" name="六边形 45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3" name="六边形 45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4" name="六边形 45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5" name="六边形 45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6" name="六边形 45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7" name="六边形 45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8" name="六边形 45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51" o:spid="_x0000_s1026" style="position:absolute;left:0;text-align:left;margin-left:31.3pt;margin-top:11pt;width:43.4pt;height:41.2pt;z-index:25171148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TtbFA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">
                <v:shape id="六边形 45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g/mcYA&#10;AADcAAAADwAAAGRycy9kb3ducmV2LnhtbESPQWvCQBSE7wX/w/IKvRSzUdLQpq4iguBBAo0eenxm&#10;X5Ng9m3Irib9964geBxm5htmsRpNK67Uu8ayglkUgyAurW64UnA8bKefIJxH1thaJgX/5GC1nLws&#10;MNN24B+6Fr4SAcIuQwW1910mpStrMugi2xEH78/2Bn2QfSV1j0OAm1bO4ziVBhsOCzV2tKmpPBcX&#10;o2BXvOf7r3QcznKd5+neJ6ffWaLU2+u4/gbhafTP8KO90wqSjzncz4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Og/mcYAAADcAAAADwAAAAAAAAAAAAAAAACYAgAAZHJz&#10;L2Rvd25yZXYueG1sUEsFBgAAAAAEAAQA9QAAAIsDAAAAAA==&#10;" adj="4785" filled="f" strokecolor="#92d050" strokeweight="1pt"/>
                <v:shape id="六边形 45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SaAsYA&#10;AADcAAAADwAAAGRycy9kb3ducmV2LnhtbESPQWvCQBSE7wX/w/IEL0U3tmnQ6CpSEDxIoNGDx2f2&#10;mQSzb0N2Nem/7xYKPQ4z8w2z3g6mEU/qXG1ZwXwWgSAurK65VHA+7acLEM4ja2wsk4JvcrDdjF7W&#10;mGrb8xc9c1+KAGGXooLK+zaV0hUVGXQz2xIH72Y7gz7IrpS6wz7ATSPfoiiRBmsOCxW29FlRcc8f&#10;RsEhf82Oy2To73KXZcnRx9fLPFZqMh52KxCeBv8f/msftIL44x1+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6SaAsYAAADcAAAADwAAAAAAAAAAAAAAAACYAgAAZHJz&#10;L2Rvd25yZXYueG1sUEsFBgAAAAAEAAQA9QAAAIsDAAAAAA==&#10;" adj="4785" filled="f" strokecolor="#92d050" strokeweight="1pt"/>
                <v:shape id="六边形 45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0CdsUA&#10;AADcAAAADwAAAGRycy9kb3ducmV2LnhtbESPQWvCQBSE7wX/w/IEL0U3ljRodBURCh4k0OjB4zP7&#10;TILZtyG7mvjvu4VCj8PMfMOst4NpxJM6V1tWMJ9FIIgLq2suFZxPX9MFCOeRNTaWScGLHGw3o7c1&#10;ptr2/E3P3JciQNilqKDyvk2ldEVFBt3MtsTBu9nOoA+yK6XusA9w08iPKEqkwZrDQoUt7Ssq7vnD&#10;KDjk79lxmQz9Xe6yLDn6+HqZx0pNxsNuBcLT4P/Df+2DVhB/xv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TQJ2xQAAANwAAAAPAAAAAAAAAAAAAAAAAJgCAABkcnMv&#10;ZG93bnJldi54bWxQSwUGAAAAAAQABAD1AAAAigMAAAAA&#10;" adj="4785" filled="f" strokecolor="#92d050" strokeweight="1pt"/>
                <v:shape id="六边形 45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Gn7cUA&#10;AADcAAAADwAAAGRycy9kb3ducmV2LnhtbESPQWvCQBSE7wX/w/IEL0U3SgwaXUWEggcJNO3B4zP7&#10;TILZtyG7NfHfu4VCj8PMfMNs94NpxIM6V1tWMJ9FIIgLq2suFXx/fUxXIJxH1thYJgVPcrDfjd62&#10;mGrb8yc9cl+KAGGXooLK+zaV0hUVGXQz2xIH72Y7gz7IrpS6wz7ATSMXUZRIgzWHhQpbOlZU3PMf&#10;o+CUv2fndTL0d3nIsuTs4+tlHis1GQ+HDQhPg/8P/7VPWkG8XML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AaftxQAAANwAAAAPAAAAAAAAAAAAAAAAAJgCAABkcnMv&#10;ZG93bnJldi54bWxQSwUGAAAAAAQABAD1AAAAigMAAAAA&#10;" adj="4785" filled="f" strokecolor="#92d050" strokeweight="1pt"/>
                <v:shape id="六边形 45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M5msUA&#10;AADcAAAADwAAAGRycy9kb3ducmV2LnhtbESPQWvCQBSE7wX/w/IEL0U3ljRodBURCh4k0OjB4zP7&#10;TILZtyG7mvjvu4VCj8PMfMOst4NpxJM6V1tWMJ9FIIgLq2suFZxPX9MFCOeRNTaWScGLHGw3o7c1&#10;ptr2/E3P3JciQNilqKDyvk2ldEVFBt3MtsTBu9nOoA+yK6XusA9w08iPKEqkwZrDQoUt7Ssq7vnD&#10;KDjk79lxmQz9Xe6yLDn6+HqZx0pNxsNuBcLT4P/Df+2DVhB/Jv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0zmaxQAAANwAAAAPAAAAAAAAAAAAAAAAAJgCAABkcnMv&#10;ZG93bnJldi54bWxQSwUGAAAAAAQABAD1AAAAigMAAAAA&#10;" adj="4785" filled="f" strokecolor="#92d050" strokeweight="1pt"/>
                <v:shape id="六边形 45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AcYA&#10;AADcAAAADwAAAGRycy9kb3ducmV2LnhtbESPQWvCQBSE7wX/w/KEXopuLGnU6CoiFDxIoNGDx2f2&#10;mQSzb0N2Nem/7xYKPQ4z8w2z3g6mEU/qXG1ZwWwagSAurK65VHA+fU4WIJxH1thYJgXf5GC7Gb2s&#10;MdW25y965r4UAcIuRQWV920qpSsqMuimtiUO3s12Bn2QXSl1h32Am0a+R1EiDdYcFipsaV9Rcc8f&#10;RsEhf8uOy2To73KXZcnRx9fLLFbqdTzsViA8Df4//Nc+aAXxxxx+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J+cAcYAAADcAAAADwAAAAAAAAAAAAAAAACYAgAAZHJz&#10;L2Rvd25yZXYueG1sUEsFBgAAAAAEAAQA9QAAAIsDAAAAAA==&#10;" adj="4785" filled="f" strokecolor="#92d050" strokeweight="1pt"/>
                <v:shape id="六边形 45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AIc8IA&#10;AADcAAAADwAAAGRycy9kb3ducmV2LnhtbERPTYvCMBC9C/sfwix4EU2VWtauUWRB8CAFq4c9js3Y&#10;FptJaaLt/vvNQfD4eN/r7WAa8aTO1ZYVzGcRCOLC6ppLBZfzfvoFwnlkjY1lUvBHDrabj9EaU217&#10;PtEz96UIIexSVFB536ZSuqIig25mW+LA3Wxn0AfYlVJ32Idw08hFFCXSYM2hocKWfioq7vnDKDjk&#10;k+y4Sob+LndZlhx9fP2dx0qNP4fdNwhPg3+LX+6DVhAvw9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AAhz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665408" behindDoc="0" locked="0" layoutInCell="1" allowOverlap="1" wp14:anchorId="1C583AC7" wp14:editId="7FD3A8D9">
                <wp:simplePos x="0" y="0"/>
                <wp:positionH relativeFrom="column">
                  <wp:posOffset>2277110</wp:posOffset>
                </wp:positionH>
                <wp:positionV relativeFrom="paragraph">
                  <wp:posOffset>45720</wp:posOffset>
                </wp:positionV>
                <wp:extent cx="551180" cy="523240"/>
                <wp:effectExtent l="0" t="0" r="20320" b="10160"/>
                <wp:wrapNone/>
                <wp:docPr id="91" name="组合 9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92" name="六边形 9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六边形 9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六边形 9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六边形 9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六边形 9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六边形 9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六边形 9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91" o:spid="_x0000_s1026" style="position:absolute;left:0;text-align:left;margin-left:179.3pt;margin-top:3.6pt;width:43.4pt;height:41.2pt;z-index:25166540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hTEgQAAC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">
                <v:shape id="六边形 9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NbsQA&#10;AADbAAAADwAAAGRycy9kb3ducmV2LnhtbESPQYvCMBSE78L+h/AWvMiaKlK21SiyIHiQgtXDHt82&#10;z7bYvJQma+u/N4LgcZiZb5jVZjCNuFHnassKZtMIBHFhdc2lgvNp9/UNwnlkjY1lUnAnB5v1x2iF&#10;qbY9H+mW+1IECLsUFVTet6mUrqjIoJvaljh4F9sZ9EF2pdQd9gFuGjmPolgarDksVNjST0XFNf83&#10;Cvb5JDsk8dBf5TbL4oNf/P3OFkqNP4ftEoSnwb/Dr/ZeK0jm8PwSf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MDW7EAAAA2wAAAA8AAAAAAAAAAAAAAAAAmAIAAGRycy9k&#10;b3ducmV2LnhtbFBLBQYAAAAABAAEAPUAAACJAwAAAAA=&#10;" adj="4785" filled="f" strokecolor="#92d050" strokeweight="1pt"/>
                <v:shape id="六边形 9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Co9cQA&#10;AADbAAAADwAAAGRycy9kb3ducmV2LnhtbESPQYvCMBSE7wv+h/AEL4umrlK0GkWEBQ9SsLsHj8/m&#10;2Rabl9JEW/+9WVjwOMzMN8x625taPKh1lWUF00kEgji3uuJCwe/P93gBwnlkjbVlUvAkB9vN4GON&#10;ibYdn+iR+UIECLsEFZTeN4mULi/JoJvYhjh4V9sa9EG2hdQtdgFuavkVRbE0WHFYKLGhfUn5Lbsb&#10;BYfsMz0u4767yV2axkc/v5ync6VGw363AuGp9+/wf/ugFSxn8Pcl/AC5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AqPXEAAAA2wAAAA8AAAAAAAAAAAAAAAAAmAIAAGRycy9k&#10;b3ducmV2LnhtbFBLBQYAAAAABAAEAPUAAACJAwAAAAA=&#10;" adj="4785" filled="f" strokecolor="#92d050" strokeweight="1pt"/>
                <v:shape id="六边形 9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wgcQA&#10;AADbAAAADwAAAGRycy9kb3ducmV2LnhtbESPQYvCMBSE7wv+h/AEL4umSilajSLCggcpbPXg8dk8&#10;22LzUpqsrf/eLCzscZiZb5jNbjCNeFLnassK5rMIBHFhdc2lgsv5a7oE4TyyxsYyKXiRg9129LHB&#10;VNuev+mZ+1IECLsUFVTet6mUrqjIoJvZljh4d9sZ9EF2pdQd9gFuGrmIokQarDksVNjSoaLikf8Y&#10;Bcf8MzutkqF/yH2WJScf367zWKnJeNivQXga/H/4r33UClYx/H4JP0B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pMIHEAAAA2wAAAA8AAAAAAAAAAAAAAAAAmAIAAGRycy9k&#10;b3ducmV2LnhtbFBLBQYAAAAABAAEAPUAAACJAwAAAAA=&#10;" adj="4785" filled="f" strokecolor="#92d050" strokeweight="1pt"/>
                <v:shape id="六边形 9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WVGsQA&#10;AADbAAAADwAAAGRycy9kb3ducmV2LnhtbESPQYvCMBSE78L+h/AW9iKaKlrWahRZEDxIwephj8/m&#10;2Rabl9JkbfffG0HwOMzMN8xq05ta3Kl1lWUFk3EEgji3uuJCwfm0G32DcB5ZY22ZFPyTg836Y7DC&#10;RNuOj3TPfCEChF2CCkrvm0RKl5dk0I1tQxy8q20N+iDbQuoWuwA3tZxGUSwNVhwWSmzop6T8lv0Z&#10;BftsmB4Wcd/d5DZN44OfXX4nM6W+PvvtEoSn3r/Dr/ZeK1jM4fkl/AC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llRrEAAAA2wAAAA8AAAAAAAAAAAAAAAAAmAIAAGRycy9k&#10;b3ducmV2LnhtbFBLBQYAAAAABAAEAPUAAACJAwAAAAA=&#10;" adj="4785" filled="f" strokecolor="#92d050" strokeweight="1pt"/>
                <v:shape id="六边形 9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cLbcUA&#10;AADbAAAADwAAAGRycy9kb3ducmV2LnhtbESPQWuDQBSE74X+h+UVeil1TQnSWDchFAIeRIjpocdX&#10;91Ul7ltxN9H8+2wgkOMwM98w2WY2vTjT6DrLChZRDIK4trrjRsHPYff+CcJ5ZI29ZVJwIQeb9fNT&#10;hqm2E+/pXPlGBAi7FBW03g+plK5uyaCL7EAcvH87GvRBjo3UI04Bbnr5EceJNNhxWGhxoO+W6mN1&#10;Mgry6q0sVsk8HeW2LJPCL/9+F0ulXl/m7RcIT7N/hO/tXCtYJXD7En6AX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twttxQAAANsAAAAPAAAAAAAAAAAAAAAAAJgCAABkcnMv&#10;ZG93bnJldi54bWxQSwUGAAAAAAQABAD1AAAAigMAAAAA&#10;" adj="4785" filled="f" strokecolor="#92d050" strokeweight="1pt"/>
                <v:shape id="六边形 9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uu9sQA&#10;AADbAAAADwAAAGRycy9kb3ducmV2LnhtbESPQYvCMBSE74L/IbyFvciaukhdu0YRQfAgBasHj8/m&#10;2Rabl9JE2/33G0HwOMzMN8xi1ZtaPKh1lWUFk3EEgji3uuJCwem4/foB4TyyxtoyKfgjB6vlcLDA&#10;RNuOD/TIfCEChF2CCkrvm0RKl5dk0I1tQxy8q20N+iDbQuoWuwA3tfyOolgarDgslNjQpqT8lt2N&#10;gl02SvfzuO9ucp2m8d5PL+fJVKnPj379C8JT79/hV3unFcxn8PwSf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7rvbEAAAA2wAAAA8AAAAAAAAAAAAAAAAAmAIAAGRycy9k&#10;b3ducmV2LnhtbFBLBQYAAAAABAAEAPUAAACJAwAAAAA=&#10;" adj="4785" filled="f" strokecolor="#92d050" strokeweight="1pt"/>
                <v:shape id="六边形 9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Q6hMIA&#10;AADbAAAADwAAAGRycy9kb3ducmV2LnhtbERPz2uDMBS+D/Y/hDfYZczYUmTaRimDQg9FqNthxzfz&#10;aqTmRUxW3X+/HAY9fny/d9ViB3GjyfeOFaySFARx63TPnYLPj8PrGwgfkDUOjknBL3moyseHHRba&#10;zXymWxM6EUPYF6jAhDAWUvrWkEWfuJE4chc3WQwRTp3UE84x3A5ynaaZtNhzbDA40ruh9tr8WAXH&#10;5qU+5dkyX+W+rrNT2Hx/rTZKPT8t+y2IQEu4i//dR60gj2Pjl/gD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ZDqEwgAAANs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661312" behindDoc="0" locked="0" layoutInCell="1" allowOverlap="1" wp14:anchorId="35B4769F" wp14:editId="673788C0">
                <wp:simplePos x="0" y="0"/>
                <wp:positionH relativeFrom="column">
                  <wp:posOffset>2800985</wp:posOffset>
                </wp:positionH>
                <wp:positionV relativeFrom="paragraph">
                  <wp:posOffset>135885</wp:posOffset>
                </wp:positionV>
                <wp:extent cx="551180" cy="523240"/>
                <wp:effectExtent l="0" t="0" r="20320" b="10160"/>
                <wp:wrapNone/>
                <wp:docPr id="19" name="组合 1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0" name="六边形 2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六边形 44"/>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六边形 6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六边形 6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六边形 6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六边形 6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六边形 6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9" o:spid="_x0000_s1026" style="position:absolute;left:0;text-align:left;margin-left:220.55pt;margin-top:10.7pt;width:43.4pt;height:41.2pt;z-index:25166131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">
                <v:shape id="六边形 2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3/ZcIA&#10;AADbAAAADwAAAGRycy9kb3ducmV2LnhtbERPTWuDQBC9F/IflgnkUpo1IUhqs4YQKHgIQm0POU7d&#10;iYrurLhbNf8+ewj0+Hjfh+NsOjHS4BrLCjbrCARxaXXDlYKf78+3PQjnkTV2lknBnRwc08XLARNt&#10;J/6isfCVCCHsElRQe98nUrqyJoNubXviwN3sYNAHOFRSDziFcNPJbRTF0mDDoaHGns41lW3xZxRk&#10;xWt+eY/nqZWnPI8vfvd73eyUWi3n0wcIT7P/Fz/dmVawDevDl/ADZPo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f9lwgAAANsAAAAPAAAAAAAAAAAAAAAAAJgCAABkcnMvZG93&#10;bnJldi54bWxQSwUGAAAAAAQABAD1AAAAhwMAAAAA&#10;" adj="4785" filled="f" strokecolor="#92d050" strokeweight="1pt"/>
                <v:shape id="六边形 44"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cxsUA&#10;AADbAAAADwAAAGRycy9kb3ducmV2LnhtbESPQWuDQBSE74X8h+UFcil1TRBJrZsQAgUPItT2kOOr&#10;+6IS962422j/fbdQ6HGYmW+Y/LiYQdxpcr1lBdsoBkHcWN1zq+Dj/fVpD8J5ZI2DZVLwTQ6Oh9VD&#10;jpm2M7/RvfatCBB2GSrovB8zKV3TkUEX2ZE4eFc7GfRBTq3UE84Bbga5i+NUGuw5LHQ40rmj5lZ/&#10;GQVF/ViVz+ky3+SpqtLSJ5+XbaLUZr2cXkB4Wvx/+K9daAVJAr9fw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SRzGxQAAANsAAAAPAAAAAAAAAAAAAAAAAJgCAABkcnMv&#10;ZG93bnJldi54bWxQSwUGAAAAAAQABAD1AAAAigMAAAAA&#10;" adj="4785" filled="f" strokecolor="#92d050" strokeweight="1pt"/>
                <v:shape id="六边形 6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9ScMA&#10;AADbAAAADwAAAGRycy9kb3ducmV2LnhtbESPQYvCMBSE7wv+h/AEL8uaKlK0GkUEwYMUrB48vm2e&#10;bbF5KU203X+/EQSPw8x8w6w2vanFk1pXWVYwGUcgiHOrKy4UXM77nzkI55E11pZJwR852KwHXytM&#10;tO34RM/MFyJA2CWooPS+SaR0eUkG3dg2xMG72dagD7ItpG6xC3BTy2kUxdJgxWGhxIZ2JeX37GEU&#10;HLLv9LiI++4ut2kaH/3s9zqZKTUa9tslCE+9/4Tf7YNWEE/h9S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l9ScMAAADbAAAADwAAAAAAAAAAAAAAAACYAgAAZHJzL2Rv&#10;d25yZXYueG1sUEsFBgAAAAAEAAQA9QAAAIgDAAAAAA==&#10;" adj="4785" filled="f" strokecolor="#92d050" strokeweight="1pt"/>
                <v:shape id="六边形 6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XY0sUA&#10;AADbAAAADwAAAGRycy9kb3ducmV2LnhtbESPQWuDQBSE74X+h+UVcinJahsksdmEUCh4EKEmhxxf&#10;3FeVuG/F3ar5991CocdhZr5hdofZdGKkwbWWFcSrCARxZXXLtYLz6WO5AeE8ssbOMim4k4PD/vFh&#10;h6m2E3/SWPpaBAi7FBU03veplK5qyKBb2Z44eF92MOiDHGqpB5wC3HTyJYoSabDlsNBgT+8NVbfy&#10;2yjIyuci3ybzdJPHokhyv75e4rVSi6f5+AbC0+z/w3/tTCtIXuH3S/gB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djSxQAAANsAAAAPAAAAAAAAAAAAAAAAAJgCAABkcnMv&#10;ZG93bnJldi54bWxQSwUGAAAAAAQABAD1AAAAigMAAAAA&#10;" adj="4785" filled="f" strokecolor="#92d050" strokeweight="1pt"/>
                <v:shape id="六边形 6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xApsUA&#10;AADbAAAADwAAAGRycy9kb3ducmV2LnhtbESPQWuDQBSE74X8h+UFcil1TRBJrZsQAgUPItT2kOOr&#10;+6IS962422j/fbdQ6HGYmW+Y/LiYQdxpcr1lBdsoBkHcWN1zq+Dj/fVpD8J5ZI2DZVLwTQ6Oh9VD&#10;jpm2M7/RvfatCBB2GSrovB8zKV3TkUEX2ZE4eFc7GfRBTq3UE84Bbga5i+NUGuw5LHQ40rmj5lZ/&#10;GQVF/ViVz+ky3+SpqtLSJ5+XbaLUZr2cXkB4Wvx/+K9daAVpAr9fw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ECmxQAAANsAAAAPAAAAAAAAAAAAAAAAAJgCAABkcnMv&#10;ZG93bnJldi54bWxQSwUGAAAAAAQABAD1AAAAigMAAAAA&#10;" adj="4785" filled="f" strokecolor="#92d050" strokeweight="1pt"/>
                <v:shape id="六边形 6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DlPcQA&#10;AADbAAAADwAAAGRycy9kb3ducmV2LnhtbESPQYvCMBSE78L+h/AWvMiaKlrWahRZEDxIwbqHPT6b&#10;Z1tsXkqTtfXfG0HwOMzMN8xq05ta3Kh1lWUFk3EEgji3uuJCwe9p9/UNwnlkjbVlUnAnB5v1x2CF&#10;ibYdH+mW+UIECLsEFZTeN4mULi/JoBvbhjh4F9sa9EG2hdQtdgFuajmNolgarDgslNjQT0n5Nfs3&#10;CvbZKD0s4r67ym2axgc/O/9NZkoNP/vtEoSn3r/Dr/ZeK4jn8PwSf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5T3EAAAA2wAAAA8AAAAAAAAAAAAAAAAAmAIAAGRycy9k&#10;b3ducmV2LnhtbFBLBQYAAAAABAAEAPUAAACJAwAAAAA=&#10;" adj="4785" filled="f" strokecolor="#92d050" strokeweight="1pt"/>
                <v:shape id="六边形 6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J7SsQA&#10;AADbAAAADwAAAGRycy9kb3ducmV2LnhtbESPQWvCQBSE7wX/w/IEL0U3iiwaXUWEggcJNO3B4zP7&#10;TILZtyG7NfHfu4VCj8PMfMNs94NtxIM6XzvWMJ8lIIgLZ2ouNXx/fUxXIHxANtg4Jg1P8rDfjd62&#10;mBrX8yc98lCKCGGfooYqhDaV0hcVWfQz1xJH7+Y6iyHKrpSmwz7CbSMXSaKkxZrjQoUtHSsq7vmP&#10;1XDK37PzWg39XR6yTJ3D8nqZL7WejIfDBkSgIfyH/9ono0Ep+P0Sf4Dcv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ie0rEAAAA2wAAAA8AAAAAAAAAAAAAAAAAmAIAAGRycy9k&#10;b3ducmV2LnhtbFBLBQYAAAAABAAEAPUAAACJAwAAAAA=&#10;" adj="4785" filled="f" strokecolor="#92d050" strokeweight="1pt"/>
              </v:group>
            </w:pict>
          </mc:Fallback>
        </mc:AlternateContent>
      </w:r>
    </w:p>
    <w:p w:rsidR="005C0370" w:rsidRDefault="007F5AC9" w:rsidP="005C0370">
      <w:pPr>
        <w:rPr>
          <w:noProof/>
        </w:rPr>
      </w:pPr>
      <w:r>
        <w:rPr>
          <w:noProof/>
          <w:lang w:val="en-US"/>
        </w:rPr>
        <mc:AlternateContent>
          <mc:Choice Requires="wpg">
            <w:drawing>
              <wp:anchor distT="0" distB="0" distL="114300" distR="114300" simplePos="0" relativeHeight="251686912" behindDoc="0" locked="0" layoutInCell="1" allowOverlap="1" wp14:anchorId="741671F1" wp14:editId="1C1E3373">
                <wp:simplePos x="0" y="0"/>
                <wp:positionH relativeFrom="column">
                  <wp:posOffset>3302000</wp:posOffset>
                </wp:positionH>
                <wp:positionV relativeFrom="paragraph">
                  <wp:posOffset>18184</wp:posOffset>
                </wp:positionV>
                <wp:extent cx="551180" cy="523240"/>
                <wp:effectExtent l="0" t="0" r="20320" b="10160"/>
                <wp:wrapNone/>
                <wp:docPr id="259" name="组合 25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60" name="六边形 26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1" name="六边形 26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2" name="六边形 26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3" name="六边形 26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六边形 26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5" name="六边形 26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六边形 26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59" o:spid="_x0000_s1026" style="position:absolute;left:0;text-align:left;margin-left:260pt;margin-top:1.45pt;width:43.4pt;height:41.2pt;z-index:25168691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">
                <v:shape id="六边形 26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EMMMEA&#10;AADcAAAADwAAAGRycy9kb3ducmV2LnhtbERPTYvCMBC9C/6HMIIX0VSRotUoIix4kMJWDx7HZmyL&#10;zaQ0WVv/vTkIe3y87+2+N7V4UesqywrmswgEcW51xYWC6+VnugLhPLLG2jIpeJOD/W442GKibce/&#10;9Mp8IUIIuwQVlN43iZQuL8mgm9mGOHAP2xr0AbaF1C12IdzUchFFsTRYcWgosaFjSfkz+zMKTtkk&#10;Pa/jvnvKQ5rGZ7+83+ZLpcaj/rAB4an3/+Kv+6QVLOIwP5wJR0D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RDDDBAAAA3AAAAA8AAAAAAAAAAAAAAAAAmAIAAGRycy9kb3du&#10;cmV2LnhtbFBLBQYAAAAABAAEAPUAAACGAwAAAAA=&#10;" adj="4785" filled="f" strokecolor="#92d050" strokeweight="1pt"/>
                <v:shape id="六边形 26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pq8UA&#10;AADcAAAADwAAAGRycy9kb3ducmV2LnhtbESPQYvCMBSE78L+h/AW9iKaVqS41SgiLHiQgtXDHp/N&#10;sy02L6WJtv57s7DgcZiZb5jVZjCNeFDnassK4mkEgriwuuZSwfn0M1mAcB5ZY2OZFDzJwWb9MVph&#10;qm3PR3rkvhQBwi5FBZX3bSqlKyoy6Ka2JQ7e1XYGfZBdKXWHfYCbRs6iKJEGaw4LFba0q6i45Xej&#10;YJ+Ps8N3MvQ3uc2y5ODnl994rtTX57BdgvA0+Hf4v73XCmZJDH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HamrxQAAANwAAAAPAAAAAAAAAAAAAAAAAJgCAABkcnMv&#10;ZG93bnJldi54bWxQSwUGAAAAAAQABAD1AAAAigMAAAAA&#10;" adj="4785" filled="f" strokecolor="#92d050" strokeweight="1pt"/>
                <v:shape id="六边形 26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833MUA&#10;AADcAAAADwAAAGRycy9kb3ducmV2LnhtbESPQYvCMBSE78L+h/AW9iKaWqS41SgiLHiQgtXDHp/N&#10;sy02L6WJtv57s7DgcZiZb5jVZjCNeFDnassKZtMIBHFhdc2lgvPpZ7IA4TyyxsYyKXiSg836Y7TC&#10;VNuej/TIfSkChF2KCirv21RKV1Rk0E1tSxy8q+0M+iC7UuoO+wA3jYyjKJEGaw4LFba0q6i45Xej&#10;YJ+Ps8N3MvQ3uc2y5ODnl9/ZXKmvz2G7BOFp8O/wf3uvFcRJDH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zzfcxQAAANwAAAAPAAAAAAAAAAAAAAAAAJgCAABkcnMv&#10;ZG93bnJldi54bWxQSwUGAAAAAAQABAD1AAAAigMAAAAA&#10;" adj="4785" filled="f" strokecolor="#92d050" strokeweight="1pt"/>
                <v:shape id="六边形 26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OSR8YA&#10;AADcAAAADwAAAGRycy9kb3ducmV2LnhtbESPQWuDQBSE74H+h+UVegnNqg3S2mxCKAQ8BKEmhx5f&#10;3VeVuG/F3aj9991AoMdhZr5hNrvZdGKkwbWWFcSrCARxZXXLtYLz6fD8CsJ5ZI2dZVLwSw5224fF&#10;BjNtJ/6ksfS1CBB2GSpovO8zKV3VkEG3sj1x8H7sYNAHOdRSDzgFuOlkEkWpNNhyWGiwp4+Gqkt5&#10;NQryclkc39J5ush9UaRHv/7+itdKPT3O+3cQnmb/H763c60gSV/gdiYc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OSR8YAAADcAAAADwAAAAAAAAAAAAAAAACYAgAAZHJz&#10;L2Rvd25yZXYueG1sUEsFBgAAAAAEAAQA9QAAAIsDAAAAAA==&#10;" adj="4785" filled="f" strokecolor="#92d050" strokeweight="1pt"/>
                <v:shape id="六边形 26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oKM8UA&#10;AADcAAAADwAAAGRycy9kb3ducmV2LnhtbESPQYvCMBSE78L+h/AW9iKaKqW41SgiLHiQwlYPe3w2&#10;z7bYvJQm2vrvjSDscZiZb5jVZjCNuFPnassKZtMIBHFhdc2lgtPxZ7IA4TyyxsYyKXiQg836Y7TC&#10;VNuef+me+1IECLsUFVTet6mUrqjIoJvaljh4F9sZ9EF2pdQd9gFuGjmPokQarDksVNjSrqLimt+M&#10;gn0+zg7fydBf5TbLkoOPz3+zWKmvz2G7BOFp8P/hd3uvFcyTG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agozxQAAANwAAAAPAAAAAAAAAAAAAAAAAJgCAABkcnMv&#10;ZG93bnJldi54bWxQSwUGAAAAAAQABAD1AAAAigMAAAAA&#10;" adj="4785" filled="f" strokecolor="#92d050" strokeweight="1pt"/>
                <v:shape id="六边形 26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avqMUA&#10;AADcAAAADwAAAGRycy9kb3ducmV2LnhtbESPQYvCMBSE78L+h/AW9iKaKlrWrlFkQfAgBauHPT6b&#10;Z1tsXkoTbfffG0HwOMzMN8xy3Zta3Kl1lWUFk3EEgji3uuJCwem4HX2DcB5ZY22ZFPyTg/XqY7DE&#10;RNuOD3TPfCEChF2CCkrvm0RKl5dk0I1tQxy8i20N+iDbQuoWuwA3tZxGUSwNVhwWSmzot6T8mt2M&#10;gl02TPeLuO+ucpOm8d7Pzn+TmVJfn/3mB4Sn3r/Dr/ZOK5jGc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q+oxQAAANwAAAAPAAAAAAAAAAAAAAAAAJgCAABkcnMv&#10;ZG93bnJldi54bWxQSwUGAAAAAAQABAD1AAAAigMAAAAA&#10;" adj="4785" filled="f" strokecolor="#92d050" strokeweight="1pt"/>
                <v:shape id="六边形 26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38UA&#10;AADcAAAADwAAAGRycy9kb3ducmV2LnhtbESPQWvCQBSE7wX/w/KEXopuFFna1FVEKHiQgLGHHp/Z&#10;1ySYfRuyq4n/3hUEj8PMfMMs14NtxJU6XzvWMJsmIIgLZ2ouNfwefyafIHxANtg4Jg038rBejd6W&#10;mBrX84GueShFhLBPUUMVQptK6YuKLPqpa4mj9+86iyHKrpSmwz7CbSPnSaKkxZrjQoUtbSsqzvnF&#10;atjlH9n+Sw39WW6yTO3D4vQ3W2j9Ph423yACDeEVfrZ3RsNcKXic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9DHf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91008" behindDoc="0" locked="0" layoutInCell="1" allowOverlap="1" wp14:anchorId="3125214A" wp14:editId="787AF151">
                <wp:simplePos x="0" y="0"/>
                <wp:positionH relativeFrom="column">
                  <wp:posOffset>909325</wp:posOffset>
                </wp:positionH>
                <wp:positionV relativeFrom="paragraph">
                  <wp:posOffset>15240</wp:posOffset>
                </wp:positionV>
                <wp:extent cx="551180" cy="523240"/>
                <wp:effectExtent l="0" t="0" r="20320" b="10160"/>
                <wp:wrapNone/>
                <wp:docPr id="291" name="组合 29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92" name="六边形 29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3" name="六边形 29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4" name="六边形 29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六边形 29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六边形 29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六边形 29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六边形 29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91" o:spid="_x0000_s1026" style="position:absolute;left:0;text-align:left;margin-left:71.6pt;margin-top:1.2pt;width:43.4pt;height:41.2pt;z-index:25169100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c7FA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">
                <v:shape id="六边形 29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pH+8UA&#10;AADcAAAADwAAAGRycy9kb3ducmV2LnhtbESPQYvCMBSE78L+h/AWvMiaWqSsXaOIIHiQgtXDHt82&#10;b9ti81KaaOu/N4LgcZiZb5jlejCNuFHnassKZtMIBHFhdc2lgvNp9/UNwnlkjY1lUnAnB+vVx2iJ&#10;qbY9H+mW+1IECLsUFVTet6mUrqjIoJvaljh4/7Yz6IPsSqk77APcNDKOokQarDksVNjStqLikl+N&#10;gn0+yQ6LZOgvcpNlycHP/35nc6XGn8PmB4Snwb/Dr/ZeK4gX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Gkf7xQAAANwAAAAPAAAAAAAAAAAAAAAAAJgCAABkcnMv&#10;ZG93bnJldi54bWxQSwUGAAAAAAQABAD1AAAAigMAAAAA&#10;" adj="4785" filled="f" strokecolor="#92d050" strokeweight="1pt"/>
                <v:shape id="六边形 29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iYMUA&#10;AADcAAAADwAAAGRycy9kb3ducmV2LnhtbESPQYvCMBSE78L+h/AWvIimulK0axRZEDxIwbqHPT6b&#10;Z1tsXkoTbf33G0HwOMzMN8xq05ta3Kl1lWUF00kEgji3uuJCwe9pN16AcB5ZY22ZFDzIwWb9MVhh&#10;om3HR7pnvhABwi5BBaX3TSKly0sy6Ca2IQ7exbYGfZBtIXWLXYCbWs6iKJYGKw4LJTb0U1J+zW5G&#10;wT4bpYdl3HdXuU3T+ODn57/pXKnhZ7/9BuGp9+/wq73XCmbLL3ieC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VuJgxQAAANwAAAAPAAAAAAAAAAAAAAAAAJgCAABkcnMv&#10;ZG93bnJldi54bWxQSwUGAAAAAAQABAD1AAAAigMAAAAA&#10;" adj="4785" filled="f" strokecolor="#92d050" strokeweight="1pt"/>
                <v:shape id="六边形 29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96FMUA&#10;AADcAAAADwAAAGRycy9kb3ducmV2LnhtbESPQYvCMBSE78L+h/AWvMiaKqWsXaOIIHiQgtXDHt82&#10;b9ti81KaaOu/N4LgcZiZb5jlejCNuFHnassKZtMIBHFhdc2lgvNp9/UNwnlkjY1lUnAnB+vVx2iJ&#10;qbY9H+mW+1IECLsUFVTet6mUrqjIoJvaljh4/7Yz6IPsSqk77APcNHIeRYk0WHNYqLClbUXFJb8a&#10;Bft8kh0WydBf5CbLkoOP/35nsVLjz2HzA8LT4N/hV3uvFcwXM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v3oUxQAAANwAAAAPAAAAAAAAAAAAAAAAAJgCAABkcnMv&#10;ZG93bnJldi54bWxQSwUGAAAAAAQABAD1AAAAigMAAAAA&#10;" adj="4785" filled="f" strokecolor="#92d050" strokeweight="1pt"/>
                <v:shape id="六边形 29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Pfj8UA&#10;AADcAAAADwAAAGRycy9kb3ducmV2LnhtbESPQYvCMBSE7wv+h/AEL4umilu0GkWEBQ9S2OrB47N5&#10;tsXmpTRZW/+9ERb2OMzMN8x625taPKh1lWUF00kEgji3uuJCwfn0PV6AcB5ZY22ZFDzJwXYz+Fhj&#10;om3HP/TIfCEChF2CCkrvm0RKl5dk0E1sQxy8m20N+iDbQuoWuwA3tZxFUSwNVhwWSmxoX1J+z36N&#10;gkP2mR6Xcd/d5S5N46OfXy/TuVKjYb9bgfDU+//wX/ugFcyWX/A+E46A3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89+PxQAAANwAAAAPAAAAAAAAAAAAAAAAAJgCAABkcnMv&#10;ZG93bnJldi54bWxQSwUGAAAAAAQABAD1AAAAigMAAAAA&#10;" adj="4785" filled="f" strokecolor="#92d050" strokeweight="1pt"/>
                <v:shape id="六边形 29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FB+MUA&#10;AADcAAAADwAAAGRycy9kb3ducmV2LnhtbESPQYvCMBSE74L/ITxhL6KpImVbjSILCx6kYPWwx2fz&#10;bIvNS2mytv57s7DgcZiZb5jNbjCNeFDnassKFvMIBHFhdc2lgsv5e/YJwnlkjY1lUvAkB7vteLTB&#10;VNueT/TIfSkChF2KCirv21RKV1Rk0M1tSxy8m+0M+iC7UuoO+wA3jVxGUSwN1hwWKmzpq6Linv8a&#10;BYd8mh2TeOjvcp9l8dGvrj+LlVIfk2G/BuFp8O/wf/ugFSyTGP7OhCMgt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IUH4xQAAANwAAAAPAAAAAAAAAAAAAAAAAJgCAABkcnMv&#10;ZG93bnJldi54bWxQSwUGAAAAAAQABAD1AAAAigMAAAAA&#10;" adj="4785" filled="f" strokecolor="#92d050" strokeweight="1pt"/>
                <v:shape id="六边形 29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3kY8UA&#10;AADcAAAADwAAAGRycy9kb3ducmV2LnhtbESPQYvCMBSE7wv+h/CEvSyaKlK1GkWEBQ9SsHrw+Gye&#10;bbF5KU203X+/WVjwOMzMN8x625tavKh1lWUFk3EEgji3uuJCweX8PVqAcB5ZY22ZFPyQg+1m8LHG&#10;RNuOT/TKfCEChF2CCkrvm0RKl5dk0I1tQxy8u20N+iDbQuoWuwA3tZxGUSwNVhwWSmxoX1L+yJ5G&#10;wSH7So/LuO8ecpem8dHPbtfJTKnPYb9bgfDU+3f4v33QCqbLOfydCUdAb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beRjxQAAANwAAAAPAAAAAAAAAAAAAAAAAJgCAABkcnMv&#10;ZG93bnJldi54bWxQSwUGAAAAAAQABAD1AAAAigMAAAAA&#10;" adj="4785" filled="f" strokecolor="#92d050" strokeweight="1pt"/>
                <v:shape id="六边形 29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JwEcMA&#10;AADcAAAADwAAAGRycy9kb3ducmV2LnhtbERPTWuDQBC9F/Iflgn0UuKaECTabEIIFDyIUJNDjlN3&#10;ohJ3VtxttP++eyj0+Hjf++NsevGk0XWWFayjGARxbXXHjYLr5WO1A+E8ssbeMin4IQfHw+Jlj5m2&#10;E3/Ss/KNCCHsMlTQej9kUrq6JYMusgNx4O52NOgDHBupR5xCuOnlJo4TabDj0NDiQOeW6kf1bRTk&#10;1VtZpMk8PeSpLJPCb79u661Sr8v59A7C0+z/xX/uXCvYpGFtOBOOgD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JwEcMAAADcAAAADwAAAAAAAAAAAAAAAACYAgAAZHJzL2Rv&#10;d25yZXYueG1sUEsFBgAAAAAEAAQA9QAAAIgDA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85888" behindDoc="0" locked="0" layoutInCell="1" allowOverlap="1" wp14:anchorId="1F889DAC" wp14:editId="5715A2E1">
                <wp:simplePos x="0" y="0"/>
                <wp:positionH relativeFrom="column">
                  <wp:posOffset>3819525</wp:posOffset>
                </wp:positionH>
                <wp:positionV relativeFrom="paragraph">
                  <wp:posOffset>119385</wp:posOffset>
                </wp:positionV>
                <wp:extent cx="551180" cy="523240"/>
                <wp:effectExtent l="0" t="0" r="20320" b="10160"/>
                <wp:wrapNone/>
                <wp:docPr id="251" name="组合 25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52" name="六边形 25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六边形 25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六边形 25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六边形 25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六边形 25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六边形 25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8" name="六边形 25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51" o:spid="_x0000_s1026" style="position:absolute;left:0;text-align:left;margin-left:300.75pt;margin-top:9.4pt;width:43.4pt;height:41.2pt;z-index:25168588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GDyb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">
                <v:shape id="六边形 25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P9YcUA&#10;AADcAAAADwAAAGRycy9kb3ducmV2LnhtbESPQWvCQBSE7wX/w/IEL0U3Bhs0uooIBQ8SaNqDx2f2&#10;mQSzb0N2a+K/d4VCj8PMfMNsdoNpxJ06V1tWMJ9FIIgLq2suFfx8f06XIJxH1thYJgUPcrDbjt42&#10;mGrb8xfdc1+KAGGXooLK+zaV0hUVGXQz2xIH72o7gz7IrpS6wz7ATSPjKEqkwZrDQoUtHSoqbvmv&#10;UXDM37PTKhn6m9xnWXLyi8t5vlBqMh72axCeBv8f/msftYL4I4bXmXAE5P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o/1hxQAAANwAAAAPAAAAAAAAAAAAAAAAAJgCAABkcnMv&#10;ZG93bnJldi54bWxQSwUGAAAAAAQABAD1AAAAigMAAAAA&#10;" adj="4785" filled="f" strokecolor="#92d050" strokeweight="1pt"/>
                <v:shape id="六边形 25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9Y+sYA&#10;AADcAAAADwAAAGRycy9kb3ducmV2LnhtbESPQWvCQBSE74L/YXlCL0U3Wg2auooUCh4kYPTg8Zl9&#10;TYLZtyG7Nem/d4WCx2FmvmHW297U4k6tqywrmE4iEMS51RUXCs6n7/EShPPIGmvLpOCPHGw3w8Ea&#10;E207PtI984UIEHYJKii9bxIpXV6SQTexDXHwfmxr0AfZFlK32AW4qeUsimJpsOKwUGJDXyXlt+zX&#10;KNhn7+lhFffdTe7SND74+fUynSv1Nup3nyA89f4V/m/vtYLZ4gOeZ8IRk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e9Y+sYAAADcAAAADwAAAAAAAAAAAAAAAACYAgAAZHJz&#10;L2Rvd25yZXYueG1sUEsFBgAAAAAEAAQA9QAAAIsDAAAAAA==&#10;" adj="4785" filled="f" strokecolor="#92d050" strokeweight="1pt"/>
                <v:shape id="六边形 25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bAjsYA&#10;AADcAAAADwAAAGRycy9kb3ducmV2LnhtbESPQWvCQBSE7wX/w/IKvRSzUdLQpq4iguBBAo0eenxm&#10;X5Ng9m3Irib9964geBxm5htmsRpNK67Uu8ayglkUgyAurW64UnA8bKefIJxH1thaJgX/5GC1nLws&#10;MNN24B+6Fr4SAcIuQwW1910mpStrMugi2xEH78/2Bn2QfSV1j0OAm1bO4ziVBhsOCzV2tKmpPBcX&#10;o2BXvOf7r3QcznKd5+neJ6ffWaLU2+u4/gbhafTP8KO90wrmHwncz4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bAjsYAAADcAAAADwAAAAAAAAAAAAAAAACYAgAAZHJz&#10;L2Rvd25yZXYueG1sUEsFBgAAAAAEAAQA9QAAAIsDAAAAAA==&#10;" adj="4785" filled="f" strokecolor="#92d050" strokeweight="1pt"/>
                <v:shape id="六边形 25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plFcUA&#10;AADcAAAADwAAAGRycy9kb3ducmV2LnhtbESPQYvCMBSE78L+h/AWvIimiha3axQRBA9SsO5hj2+b&#10;t22xeSlNtPXfG0HwOMzMN8xq05ta3Kh1lWUF00kEgji3uuJCwc95P16CcB5ZY22ZFNzJwWb9MVhh&#10;om3HJ7plvhABwi5BBaX3TSKly0sy6Ca2IQ7ev20N+iDbQuoWuwA3tZxFUSwNVhwWSmxoV1J+ya5G&#10;wSEbpcevuO8ucpum8dHP/36nc6WGn/32G4Sn3r/Dr/ZBK5gtFvA8E4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SmUVxQAAANwAAAAPAAAAAAAAAAAAAAAAAJgCAABkcnMv&#10;ZG93bnJldi54bWxQSwUGAAAAAAQABAD1AAAAigMAAAAA&#10;" adj="4785" filled="f" strokecolor="#92d050" strokeweight="1pt"/>
                <v:shape id="六边形 25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j7YsUA&#10;AADcAAAADwAAAGRycy9kb3ducmV2LnhtbESPQYvCMBSE78L+h/AW9iKaKlrWrlFkQfAgBauHPT6b&#10;Z1tsXkoTbfffG0HwOMzMN8xy3Zta3Kl1lWUFk3EEgji3uuJCwem4HX2DcB5ZY22ZFPyTg/XqY7DE&#10;RNuOD3TPfCEChF2CCkrvm0RKl5dk0I1tQxy8i20N+iDbQuoWuwA3tZxGUSwNVhwWSmzot6T8mt2M&#10;gl02TPeLuO+ucpOm8d7Pzn+TmVJfn/3mB4Sn3r/Dr/ZOK5jOY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mPtixQAAANwAAAAPAAAAAAAAAAAAAAAAAJgCAABkcnMv&#10;ZG93bnJldi54bWxQSwUGAAAAAAQABAD1AAAAigMAAAAA&#10;" adj="4785" filled="f" strokecolor="#92d050" strokeweight="1pt"/>
                <v:shape id="六边形 25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Re+cYA&#10;AADcAAAADwAAAGRycy9kb3ducmV2LnhtbESPQWvCQBSE70L/w/IEL6IbxcY2ugkiFDxIoKkHj6/Z&#10;1ySYfRuyW5P++26h4HGYmW+YfTaaVtypd41lBatlBIK4tLrhSsHl423xAsJ5ZI2tZVLwQw6y9Gmy&#10;x0Tbgd/pXvhKBAi7BBXU3neJlK6syaBb2o44eF+2N+iD7CupexwC3LRyHUWxNNhwWKixo2NN5a34&#10;NgpOxTw/v8bjcJOHPI/PfvN5XW2Umk3Hww6Ep9E/wv/tk1awft7C35lwBGT6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Re+cYAAADcAAAADwAAAAAAAAAAAAAAAACYAgAAZHJz&#10;L2Rvd25yZXYueG1sUEsFBgAAAAAEAAQA9QAAAIsDAAAAAA==&#10;" adj="4785" filled="f" strokecolor="#92d050" strokeweight="1pt"/>
                <v:shape id="六边形 25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vKi8MA&#10;AADcAAAADwAAAGRycy9kb3ducmV2LnhtbERPz2vCMBS+D/wfwhN2GZpWtLjOKEUYeJCCdYcd35q3&#10;tti8lCba7L9fDoMdP77fu0MwvXjQ6DrLCtJlAoK4trrjRsHH9X2xBeE8ssbeMin4IQeH/exph7m2&#10;E1/oUflGxBB2OSpovR9yKV3dkkG3tANx5L7taNBHODZSjzjFcNPLVZJk0mDHsaHFgY4t1bfqbhSc&#10;qpfy/JqF6SaLsszOfv31ma6Vep6H4g2Ep+D/xX/uk1aw2sS18Uw8An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vKi8MAAADcAAAADwAAAAAAAAAAAAAAAACYAgAAZHJzL2Rv&#10;d25yZXYueG1sUEsFBgAAAAAEAAQA9QAAAIgDA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74624" behindDoc="0" locked="0" layoutInCell="1" allowOverlap="1" wp14:anchorId="6A6718CD" wp14:editId="102F6909">
                <wp:simplePos x="0" y="0"/>
                <wp:positionH relativeFrom="column">
                  <wp:posOffset>1431290</wp:posOffset>
                </wp:positionH>
                <wp:positionV relativeFrom="paragraph">
                  <wp:posOffset>104145</wp:posOffset>
                </wp:positionV>
                <wp:extent cx="551180" cy="523240"/>
                <wp:effectExtent l="0" t="0" r="20320" b="10160"/>
                <wp:wrapNone/>
                <wp:docPr id="163" name="组合 16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64" name="六边形 16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六边形 16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六边形 16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六边形 16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六边形 16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六边形 16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六边形 17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63" o:spid="_x0000_s1026" style="position:absolute;left:0;text-align:left;margin-left:112.7pt;margin-top:8.2pt;width:43.4pt;height:41.2pt;z-index:25167462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">
                <v:shape id="六边形 16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9rT8MA&#10;AADcAAAADwAAAGRycy9kb3ducmV2LnhtbERPTWuDQBC9F/IflgnkUuqaIJJaNyEECh5EqO0hx6k7&#10;UYk7K+422n/fLRR6m8f7nPy4mEHcaXK9ZQXbKAZB3Fjdc6vg4/31aQ/CeWSNg2VS8E0OjofVQ46Z&#10;tjO/0b32rQgh7DJU0Hk/ZlK6piODLrIjceCudjLoA5xaqSecQ7gZ5C6OU2mw59DQ4Ujnjppb/WUU&#10;FPVjVT6ny3yTp6pKS598XraJUpv1cnoB4Wnx/+I/d6HD/DSB32fCBfLw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09rT8MAAADcAAAADwAAAAAAAAAAAAAAAACYAgAAZHJzL2Rv&#10;d25yZXYueG1sUEsFBgAAAAAEAAQA9QAAAIgDAAAAAA==&#10;" adj="4785" filled="f" strokecolor="#92d050" strokeweight="1pt"/>
                <v:shape id="六边形 16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PO1MMA&#10;AADcAAAADwAAAGRycy9kb3ducmV2LnhtbERPTYvCMBC9C/sfwix4kTVVtKzVKLIgeJCCdQ97HJux&#10;LTaT0mRt/fdGELzN433OatObWtyodZVlBZNxBII4t7riQsHvaff1DcJ5ZI21ZVJwJweb9cdghYm2&#10;HR/plvlChBB2CSoovW8SKV1ekkE3tg1x4C62NegDbAupW+xCuKnlNIpiabDi0FBiQz8l5dfs3yjY&#10;Z6P0sIj77iq3aRof/Oz8N5kpNfzst0sQnnr/Fr/cex3mx3N4PhM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PO1MMAAADcAAAADwAAAAAAAAAAAAAAAACYAgAAZHJzL2Rv&#10;d25yZXYueG1sUEsFBgAAAAAEAAQA9QAAAIgDAAAAAA==&#10;" adj="4785" filled="f" strokecolor="#92d050" strokeweight="1pt"/>
                <v:shape id="六边形 16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FQo8MA&#10;AADcAAAADwAAAGRycy9kb3ducmV2LnhtbERPTYvCMBC9L/gfwgheFk0VCVqNIsKCBylsdw8ex2Zs&#10;i82kNFlb/71ZWNjbPN7nbPeDbcSDOl871jCfJSCIC2dqLjV8f31MVyB8QDbYOCYNT/Kw343etpga&#10;1/MnPfJQihjCPkUNVQhtKqUvKrLoZ64ljtzNdRZDhF0pTYd9DLeNXCSJkhZrjg0VtnSsqLjnP1bD&#10;KX/Pzms19Hd5yDJ1DsvrZb7UejIeDhsQgYbwL/5zn0ycrxT8PhMvkL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NFQo8MAAADcAAAADwAAAAAAAAAAAAAAAACYAgAAZHJzL2Rv&#10;d25yZXYueG1sUEsFBgAAAAAEAAQA9QAAAIgDAAAAAA==&#10;" adj="4785" filled="f" strokecolor="#92d050" strokeweight="1pt"/>
                <v:shape id="六边形 16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31OMMA&#10;AADcAAAADwAAAGRycy9kb3ducmV2LnhtbERPTYvCMBC9C/sfwgheRFNFulqNIguCByls3YPHsRnb&#10;YjMpTbTdf78RhL3N433OZtebWjypdZVlBbNpBII4t7riQsHP+TBZgnAeWWNtmRT8koPd9mOwwUTb&#10;jr/pmflChBB2CSoovW8SKV1ekkE3tQ1x4G62NegDbAupW+xCuKnlPIpiabDi0FBiQ18l5ffsYRQc&#10;s3F6WsV9d5f7NI1PfnG9zBZKjYb9fg3CU+//xW/3UYf58Se8ngkX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31OMMAAADcAAAADwAAAAAAAAAAAAAAAACYAgAAZHJzL2Rv&#10;d25yZXYueG1sUEsFBgAAAAAEAAQA9QAAAIgDAAAAAA==&#10;" adj="4785" filled="f" strokecolor="#92d050" strokeweight="1pt"/>
                <v:shape id="六边形 16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JhSsYA&#10;AADcAAAADwAAAGRycy9kb3ducmV2LnhtbESPQWvCQBCF74X+h2UKXopuFAltdBUpCB4k0NhDj2N2&#10;TILZ2ZDdmvjvnYPQ2wzvzXvfrLeja9WN+tB4NjCfJaCIS28brgz8nPbTD1AhIltsPZOBOwXYbl5f&#10;1phZP/A33YpYKQnhkKGBOsYu0zqUNTkMM98Ri3bxvcMoa19p2+Mg4a7ViyRJtcOGpaHGjr5qKq/F&#10;nzNwKN7z42c6Dle9y/P0GJfn3/nSmMnbuFuBijTGf/Pz+mAFPxVaeUYm0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gJhSsYAAADcAAAADwAAAAAAAAAAAAAAAACYAgAAZHJz&#10;L2Rvd25yZXYueG1sUEsFBgAAAAAEAAQA9QAAAIsDAAAAAA==&#10;" adj="4785" filled="f" strokecolor="#92d050" strokeweight="1pt"/>
                <v:shape id="六边形 16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7E0cQA&#10;AADcAAAADwAAAGRycy9kb3ducmV2LnhtbERPTWuDQBC9F/oflin0UuqaEqSxbkIoBDyIENNDj1N3&#10;qhJ3VtxNNP8+GwjkNo/3OdlmNr040+g6ywoWUQyCuLa640bBz2H3/gnCeWSNvWVScCEHm/XzU4ap&#10;thPv6Vz5RoQQdikqaL0fUild3ZJBF9mBOHD/djToAxwbqUecQrjp5UccJ9Jgx6GhxYG+W6qP1cko&#10;yKu3slgl83SU27JMCr/8+10slXp9mbdfIDzN/iG+u3Md5icruD0TLp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OxNHEAAAA3AAAAA8AAAAAAAAAAAAAAAAAmAIAAGRycy9k&#10;b3ducmV2LnhtbFBLBQYAAAAABAAEAPUAAACJAwAAAAA=&#10;" adj="4785" filled="f" strokecolor="#92d050" strokeweight="1pt"/>
                <v:shape id="六边形 17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37kcYA&#10;AADcAAAADwAAAGRycy9kb3ducmV2LnhtbESPQWvCQBCF74X+h2UKvRTdWCRqdBUpFDxIwNhDj2N2&#10;TILZ2ZDdmvTfdw4FbzO8N+99s9mNrlV36kPj2cBsmoAiLr1tuDLwdf6cLEGFiGyx9UwGfinAbvv8&#10;tMHM+oFPdC9ipSSEQ4YG6hi7TOtQ1uQwTH1HLNrV9w6jrH2lbY+DhLtWvydJqh02LA01dvRRU3kr&#10;fpyBQ/GWH1fpONz0Ps/TY5xfvmdzY15fxv0aVKQxPsz/1wcr+AvBl2dkAr3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37kcYAAADcAAAADwAAAAAAAAAAAAAAAACYAgAAZHJz&#10;L2Rvd25yZXYueG1sUEsFBgAAAAAEAAQA9QAAAIsDA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20704" behindDoc="0" locked="0" layoutInCell="1" allowOverlap="1" wp14:anchorId="6150A24C" wp14:editId="6D6F174C">
                <wp:simplePos x="0" y="0"/>
                <wp:positionH relativeFrom="column">
                  <wp:posOffset>4334510</wp:posOffset>
                </wp:positionH>
                <wp:positionV relativeFrom="paragraph">
                  <wp:posOffset>12700</wp:posOffset>
                </wp:positionV>
                <wp:extent cx="551180" cy="523240"/>
                <wp:effectExtent l="0" t="0" r="20320" b="10160"/>
                <wp:wrapNone/>
                <wp:docPr id="531" name="组合 53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32" name="六边形 53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3" name="六边形 53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4" name="六边形 53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5" name="六边形 53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六边形 53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7" name="六边形 53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六边形 53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31" o:spid="_x0000_s1026" style="position:absolute;left:0;text-align:left;margin-left:341.3pt;margin-top:1pt;width:43.4pt;height:41.2pt;z-index:25172070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38r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">
                <v:shape id="六边形 53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bVpMYA&#10;AADcAAAADwAAAGRycy9kb3ducmV2LnhtbESPQWvCQBSE74L/YXlCL0U3Wg2auooUCh4kYPTg8Zl9&#10;TYLZtyG7Nem/d4WCx2FmvmHW297U4k6tqywrmE4iEMS51RUXCs6n7/EShPPIGmvLpOCPHGw3w8Ea&#10;E207PtI984UIEHYJKii9bxIpXV6SQTexDXHwfmxr0AfZFlK32AW4qeUsimJpsOKwUGJDXyXlt+zX&#10;KNhn7+lhFffdTe7SND74+fUynSv1Nup3nyA89f4V/m/vtYLFxwyeZ8IRk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bVpMYAAADcAAAADwAAAAAAAAAAAAAAAACYAgAAZHJz&#10;L2Rvd25yZXYueG1sUEsFBgAAAAAEAAQA9QAAAIsDAAAAAA==&#10;" adj="4785" filled="f" strokecolor="#92d050" strokeweight="1pt"/>
                <v:shape id="六边形 53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pwP8YA&#10;AADcAAAADwAAAGRycy9kb3ducmV2LnhtbESPQWvCQBSE7wX/w/KEXorZWG3Q1FVEKHiQgKkHj8/s&#10;axLMvg3Z1aT/3hUKPQ4z8w2z2gymEXfqXG1ZwTSKQRAXVtdcKjh9f00WIJxH1thYJgW/5GCzHr2s&#10;MNW25yPdc1+KAGGXooLK+zaV0hUVGXSRbYmD92M7gz7IrpS6wz7ATSPf4ziRBmsOCxW2tKuouOY3&#10;o2Cfv2WHZTL0V7nNsuTg55fzdK7U63jYfoLwNPj/8F97rxV8zG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JpwP8YAAADcAAAADwAAAAAAAAAAAAAAAACYAgAAZHJz&#10;L2Rvd25yZXYueG1sUEsFBgAAAAAEAAQA9QAAAIsDAAAAAA==&#10;" adj="4785" filled="f" strokecolor="#92d050" strokeweight="1pt"/>
                <v:shape id="六边形 53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PoS8YA&#10;AADcAAAADwAAAGRycy9kb3ducmV2LnhtbESPQWvCQBSE7wX/w/IEL0U3tmnQ6CpSEDxIoNGDx2f2&#10;mQSzb0N2Nem/7xYKPQ4z8w2z3g6mEU/qXG1ZwXwWgSAurK65VHA+7acLEM4ja2wsk4JvcrDdjF7W&#10;mGrb8xc9c1+KAGGXooLK+zaV0hUVGXQz2xIH72Y7gz7IrpS6wz7ATSPfoiiRBmsOCxW29FlRcc8f&#10;RsEhf82Oy2To73KXZcnRx9fLPFZqMh52KxCeBv8f/msftIKP9xh+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3PoS8YAAADcAAAADwAAAAAAAAAAAAAAAACYAgAAZHJz&#10;L2Rvd25yZXYueG1sUEsFBgAAAAAEAAQA9QAAAIsDAAAAAA==&#10;" adj="4785" filled="f" strokecolor="#92d050" strokeweight="1pt"/>
                <v:shape id="六边形 53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9N0MYA&#10;AADcAAAADwAAAGRycy9kb3ducmV2LnhtbESPQWvCQBSE74L/YXlCL2I2tho0dRURCh4k0NSDx2f2&#10;NQlm34bsatJ/3y0UPA4z8w2z2Q2mEQ/qXG1ZwTyKQRAXVtdcKjh/fcxWIJxH1thYJgU/5GC3HY82&#10;mGrb8yc9cl+KAGGXooLK+zaV0hUVGXSRbYmD9207gz7IrpS6wz7ATSNf4ziRBmsOCxW2dKiouOV3&#10;o+CYT7PTOhn6m9xnWXLyi+tlvlDqZTLs30F4Gvwz/N8+agXLtyX8nQ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D9N0MYAAADcAAAADwAAAAAAAAAAAAAAAACYAgAAZHJz&#10;L2Rvd25yZXYueG1sUEsFBgAAAAAEAAQA9QAAAIsDAAAAAA==&#10;" adj="4785" filled="f" strokecolor="#92d050" strokeweight="1pt"/>
                <v:shape id="六边形 53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3Tp8UA&#10;AADcAAAADwAAAGRycy9kb3ducmV2LnhtbESPQWvCQBSE74L/YXmCl1I3VhtqdBUpCB4k0Oihx9fs&#10;Mwlm34bsauK/d4WCx2FmvmFWm97U4katqywrmE4iEMS51RUXCk7H3fsXCOeRNdaWScGdHGzWw8EK&#10;E207/qFb5gsRIOwSVFB63yRSurwkg25iG+LgnW1r0AfZFlK32AW4qeVHFMXSYMVhocSGvkvKL9nV&#10;KNhnb+lhEffdRW7TND74+d/vdK7UeNRvlyA89f4V/m/vtYLPWQz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7dOnxQAAANwAAAAPAAAAAAAAAAAAAAAAAJgCAABkcnMv&#10;ZG93bnJldi54bWxQSwUGAAAAAAQABAD1AAAAigMAAAAA&#10;" adj="4785" filled="f" strokecolor="#92d050" strokeweight="1pt"/>
                <v:shape id="六边形 53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F2PMYA&#10;AADcAAAADwAAAGRycy9kb3ducmV2LnhtbESPQWvCQBSE74X+h+UVvBTdaDVqdBUpFDxIwOjB4zP7&#10;TILZtyG7Nem/7xYKHoeZ+YZZb3tTiwe1rrKsYDyKQBDnVldcKDifvoYLEM4ja6wtk4IfcrDdvL6s&#10;MdG24yM9Ml+IAGGXoILS+yaR0uUlGXQj2xAH72Zbgz7ItpC6xS7ATS0nURRLgxWHhRIb+iwpv2ff&#10;RsE+e08Py7jv7nKXpvHBT6+X8VSpwVu/W4Hw1Ptn+L+91wpmH3P4O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6F2PMYAAADcAAAADwAAAAAAAAAAAAAAAACYAgAAZHJz&#10;L2Rvd25yZXYueG1sUEsFBgAAAAAEAAQA9QAAAIsDAAAAAA==&#10;" adj="4785" filled="f" strokecolor="#92d050" strokeweight="1pt"/>
                <v:shape id="六边形 53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7iTsIA&#10;AADcAAAADwAAAGRycy9kb3ducmV2LnhtbERPTYvCMBC9L/gfwgh7WTR1V4tWo4iw4EEKVg8ex2Zs&#10;i82kNNF2//3mIHh8vO/Vpje1eFLrKssKJuMIBHFudcWFgvPpdzQH4TyyxtoyKfgjB5v14GOFibYd&#10;H+mZ+UKEEHYJKii9bxIpXV6SQTe2DXHgbrY16ANsC6lb7EK4qeV3FMXSYMWhocSGdiXl9+xhFOyz&#10;r/SwiPvuLrdpGh/89HqZTJX6HPbbJQhPvX+LX+69VjD7CWvDmX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uJO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702272" behindDoc="0" locked="0" layoutInCell="1" allowOverlap="1" wp14:anchorId="279E0963" wp14:editId="74DAE870">
                <wp:simplePos x="0" y="0"/>
                <wp:positionH relativeFrom="column">
                  <wp:posOffset>581025</wp:posOffset>
                </wp:positionH>
                <wp:positionV relativeFrom="paragraph">
                  <wp:posOffset>186055</wp:posOffset>
                </wp:positionV>
                <wp:extent cx="551180" cy="523240"/>
                <wp:effectExtent l="0" t="0" r="20320" b="10160"/>
                <wp:wrapNone/>
                <wp:docPr id="379" name="组合 37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80" name="六边形 38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1" name="六边形 38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2" name="六边形 38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3" name="六边形 38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六边形 38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5" name="六边形 38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6" name="六边形 38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79" o:spid="_x0000_s1026" style="position:absolute;left:0;text-align:left;margin-left:45.75pt;margin-top:14.65pt;width:43.4pt;height:41.2pt;z-index:25170227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">
                <v:shape id="六边形 38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zlV8IA&#10;AADcAAAADwAAAGRycy9kb3ducmV2LnhtbERPTYvCMBC9C/6HMMJeRFN3pWg1iggLHqRg9eBxbMa2&#10;2ExKk7X135vDgsfH+15ve1OLJ7WusqxgNo1AEOdWV1wouJx/JwsQziNrrC2Tghc52G6GgzUm2nZ8&#10;omfmCxFC2CWooPS+SaR0eUkG3dQ2xIG729agD7AtpG6xC+Gmlt9RFEuDFYeGEhval5Q/sj+j4JCN&#10;0+My7ruH3KVpfPTz23U2V+pr1O9WIDz1/iP+dx+0gp9FmB/OhCM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vOVXwgAAANwAAAAPAAAAAAAAAAAAAAAAAJgCAABkcnMvZG93&#10;bnJldi54bWxQSwUGAAAAAAQABAD1AAAAhwMAAAAA&#10;" adj="4785" filled="f" strokecolor="#92d050" strokeweight="1pt"/>
                <v:shape id="六边形 38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BAzMYA&#10;AADcAAAADwAAAGRycy9kb3ducmV2LnhtbESPQWvCQBSE70L/w/IKvYhu0kqIqauIUPAggUYPHp/Z&#10;1ySYfRuyq0n/fVcQehxm5htmtRlNK+7Uu8aygngegSAurW64UnA6fs1SEM4ja2wtk4JfcrBZv0xW&#10;mGk78DfdC1+JAGGXoYLa+y6T0pU1GXRz2xEH78f2Bn2QfSV1j0OAm1a+R1EiDTYcFmrsaFdTeS1u&#10;RsG+mOaHZTIOV7nN8+TgF5dzvFDq7XXcfoLwNPr/8LO91wo+0hg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vBAzMYAAADcAAAADwAAAAAAAAAAAAAAAACYAgAAZHJz&#10;L2Rvd25yZXYueG1sUEsFBgAAAAAEAAQA9QAAAIsDAAAAAA==&#10;" adj="4785" filled="f" strokecolor="#92d050" strokeweight="1pt"/>
                <v:shape id="六边形 38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Leu8UA&#10;AADcAAAADwAAAGRycy9kb3ducmV2LnhtbESPQYvCMBSE78L+h/AEL6KprhS3GkUWBA9SsO5hj8/m&#10;bVtsXkoTbf33G0HwOMzMN8x625ta3Kl1lWUFs2kEgji3uuJCwc95P1mCcB5ZY22ZFDzIwXbzMVhj&#10;om3HJ7pnvhABwi5BBaX3TSKly0sy6Ka2IQ7en20N+iDbQuoWuwA3tZxHUSwNVhwWSmzou6T8mt2M&#10;gkM2To9fcd9d5S5N46NfXH5nC6VGw363AuGp9+/wq33QCj6Xc3ieCUdAb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It67xQAAANwAAAAPAAAAAAAAAAAAAAAAAJgCAABkcnMv&#10;ZG93bnJldi54bWxQSwUGAAAAAAQABAD1AAAAigMAAAAA&#10;" adj="4785" filled="f" strokecolor="#92d050" strokeweight="1pt"/>
                <v:shape id="六边形 38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57IMUA&#10;AADcAAAADwAAAGRycy9kb3ducmV2LnhtbESPT4vCMBTE74LfIbwFL7Km/qFo1ygiCB6ksNWDx7fN&#10;sy02L6WJtvvtN4Kwx2FmfsOst72pxZNaV1lWMJ1EIIhzqysuFFzOh88lCOeRNdaWScEvOdhuhoM1&#10;Jtp2/E3PzBciQNglqKD0vkmkdHlJBt3ENsTBu9nWoA+yLaRusQtwU8tZFMXSYMVhocSG9iXl9+xh&#10;FByzcXpaxX13l7s0jU9+8XOdLpQaffS7LxCeev8ffrePWsF8OYfXmXAE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nsgxQAAANwAAAAPAAAAAAAAAAAAAAAAAJgCAABkcnMv&#10;ZG93bnJldi54bWxQSwUGAAAAAAQABAD1AAAAigMAAAAA&#10;" adj="4785" filled="f" strokecolor="#92d050" strokeweight="1pt"/>
                <v:shape id="六边形 38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fjVMYA&#10;AADcAAAADwAAAGRycy9kb3ducmV2LnhtbESPQWvCQBSE70L/w/IKvYhubEOIqauIUPAggUYPHp/Z&#10;1ySYfRuyq0n/fVcQehxm5htmtRlNK+7Uu8aygsU8AkFcWt1wpeB0/JqlIJxH1thaJgW/5GCzfpms&#10;MNN24G+6F74SAcIuQwW1910mpStrMujmtiMO3o/tDfog+0rqHocAN618j6JEGmw4LNTY0a6m8lrc&#10;jIJ9Mc0Py2QcrnKb58nBx5fzIlbq7XXcfoLwNPr/8LO91wo+0hg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ofjVMYAAADcAAAADwAAAAAAAAAAAAAAAACYAgAAZHJz&#10;L2Rvd25yZXYueG1sUEsFBgAAAAAEAAQA9QAAAIsDAAAAAA==&#10;" adj="4785" filled="f" strokecolor="#92d050" strokeweight="1pt"/>
                <v:shape id="六边形 38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tGz8YA&#10;AADcAAAADwAAAGRycy9kb3ducmV2LnhtbESPQWvCQBSE70L/w/IKXkrdaDWkqauIIHiQgLEHj8/s&#10;axLMvg3ZrUn/vSsUPA4z8w2zXA+mETfqXG1ZwXQSgSAurK65VPB92r0nIJxH1thYJgV/5GC9ehkt&#10;MdW25yPdcl+KAGGXooLK+zaV0hUVGXQT2xIH78d2Bn2QXSl1h32Am0bOoiiWBmsOCxW2tK2ouOa/&#10;RsE+f8sOn/HQX+Umy+KDn1/O07lS49dh8wXC0+Cf4f/2Xiv4SBbwOBOOgFz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ctGz8YAAADcAAAADwAAAAAAAAAAAAAAAACYAgAAZHJz&#10;L2Rvd25yZXYueG1sUEsFBgAAAAAEAAQA9QAAAIsDAAAAAA==&#10;" adj="4785" filled="f" strokecolor="#92d050" strokeweight="1pt"/>
                <v:shape id="六边形 38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nYuMUA&#10;AADcAAAADwAAAGRycy9kb3ducmV2LnhtbESPQYvCMBSE7wv+h/AEL4umrlK0GkWEBQ9SsLsHj8/m&#10;2Rabl9JEW/+9WVjwOMzMN8x625taPKh1lWUF00kEgji3uuJCwe/P93gBwnlkjbVlUvAkB9vN4GON&#10;ibYdn+iR+UIECLsEFZTeN4mULi/JoJvYhjh4V9sa9EG2hdQtdgFuavkVRbE0WHFYKLGhfUn5Lbsb&#10;BYfsMz0u4767yV2axkc/v5ync6VGw363AuGp9+/wf/ugFcwWMfydCUdA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Gdi4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87936" behindDoc="0" locked="0" layoutInCell="1" allowOverlap="1" wp14:anchorId="54CA98BB" wp14:editId="7B522209">
                <wp:simplePos x="0" y="0"/>
                <wp:positionH relativeFrom="column">
                  <wp:posOffset>2968630</wp:posOffset>
                </wp:positionH>
                <wp:positionV relativeFrom="paragraph">
                  <wp:posOffset>186690</wp:posOffset>
                </wp:positionV>
                <wp:extent cx="551180" cy="523240"/>
                <wp:effectExtent l="0" t="0" r="20320" b="10160"/>
                <wp:wrapNone/>
                <wp:docPr id="267" name="组合 26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68" name="六边形 26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六边形 26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六边形 27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六边形 27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2" name="六边形 27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3" name="六边形 27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4" name="六边形 27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67" o:spid="_x0000_s1026" style="position:absolute;left:0;text-align:left;margin-left:233.75pt;margin-top:14.7pt;width:43.4pt;height:41.2pt;z-index:25168793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">
                <v:shape id="六边形 26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cANsEA&#10;AADcAAAADwAAAGRycy9kb3ducmV2LnhtbERPTYvCMBC9C/6HMIIX0VSRotUoIix4kMJWDx7HZmyL&#10;zaQ0WVv/vTkIe3y87+2+N7V4UesqywrmswgEcW51xYWC6+VnugLhPLLG2jIpeJOD/W442GKibce/&#10;9Mp8IUIIuwQVlN43iZQuL8mgm9mGOHAP2xr0AbaF1C12IdzUchFFsTRYcWgosaFjSfkz+zMKTtkk&#10;Pa/jvnvKQ5rGZ7+83+ZLpcaj/rAB4an3/+Kv+6QVLOKwNpwJR0D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0nADbBAAAA3AAAAA8AAAAAAAAAAAAAAAAAmAIAAGRycy9kb3du&#10;cmV2LnhtbFBLBQYAAAAABAAEAPUAAACGAwAAAAA=&#10;" adj="4785" filled="f" strokecolor="#92d050" strokeweight="1pt"/>
                <v:shape id="六边形 26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ulrcUA&#10;AADcAAAADwAAAGRycy9kb3ducmV2LnhtbESPQYvCMBSE74L/ITxhL6KpImVbjSILCx6kYPWwx2fz&#10;bIvNS2mytv57s7DgcZiZb5jNbjCNeFDnassKFvMIBHFhdc2lgsv5e/YJwnlkjY1lUvAkB7vteLTB&#10;VNueT/TIfSkChF2KCirv21RKV1Rk0M1tSxy8m+0M+iC7UuoO+wA3jVxGUSwN1hwWKmzpq6Linv8a&#10;BYd8mh2TeOjvcp9l8dGvrj+LlVIfk2G/BuFp8O/wf/ugFSzjBP7OhCMgt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6WtxQAAANwAAAAPAAAAAAAAAAAAAAAAAJgCAABkcnMv&#10;ZG93bnJldi54bWxQSwUGAAAAAAQABAD1AAAAigMAAAAA&#10;" adj="4785" filled="f" strokecolor="#92d050" strokeweight="1pt"/>
                <v:shape id="六边形 27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a7cIA&#10;AADcAAAADwAAAGRycy9kb3ducmV2LnhtbERPTYvCMBC9C/6HMIIX2aaKVLcaRYQFD1LY6sHjbDPb&#10;FptJabK2/ntzEPb4eN/b/WAa8aDO1ZYVzKMYBHFhdc2lguvl62MNwnlkjY1lUvAkB/vdeLTFVNue&#10;v+mR+1KEEHYpKqi8b1MpXVGRQRfZljhwv7Yz6APsSqk77EO4aeQijhNpsObQUGFLx4qKe/5nFJzy&#10;WXb+TIb+Lg9Zlpz98uc2Xyo1nQyHDQhPg/8Xv90nrWCxCvPDmXA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iJrtwgAAANwAAAAPAAAAAAAAAAAAAAAAAJgCAABkcnMvZG93&#10;bnJldi54bWxQSwUGAAAAAAQABAD1AAAAhwMAAAAA&#10;" adj="4785" filled="f" strokecolor="#92d050" strokeweight="1pt"/>
                <v:shape id="六边形 27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Q/dsUA&#10;AADcAAAADwAAAGRycy9kb3ducmV2LnhtbESPQWvCQBSE74X+h+UVvJS6iUisqatIQfAgAaMHj8/s&#10;axLMvg3ZrYn/3hUEj8PMfMMsVoNpxJU6V1tWEI8jEMSF1TWXCo6Hzdc3COeRNTaWScGNHKyW728L&#10;TLXteU/X3JciQNilqKDyvk2ldEVFBt3YtsTB+7OdQR9kV0rdYR/gppGTKEqkwZrDQoUt/VZUXPJ/&#10;o2Cbf2a7eTL0F7nOsmTnp+dTPFVq9DGsf0B4Gvwr/GxvtYLJLIbHmXAE5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xD92xQAAANwAAAAPAAAAAAAAAAAAAAAAAJgCAABkcnMv&#10;ZG93bnJldi54bWxQSwUGAAAAAAQABAD1AAAAigMAAAAA&#10;" adj="4785" filled="f" strokecolor="#92d050" strokeweight="1pt"/>
                <v:shape id="六边形 27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ahAcYA&#10;AADcAAAADwAAAGRycy9kb3ducmV2LnhtbESPQWvCQBSE70L/w/IKvYjZGCTa1FVEKHiQQKMHj6/Z&#10;1ySYfRuyq0n/fVcQehxm5htmvR1NK+7Uu8aygnkUgyAurW64UnA+fc5WIJxH1thaJgW/5GC7eZms&#10;MdN24C+6F74SAcIuQwW1910mpStrMugi2xEH78f2Bn2QfSV1j0OAm1YmcZxKgw2HhRo72tdUXoub&#10;UXAopvnxPR2Hq9zleXr0i+/LfKHU2+u4+wDhafT/4Wf7oBUkywQe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ahAcYAAADcAAAADwAAAAAAAAAAAAAAAACYAgAAZHJz&#10;L2Rvd25yZXYueG1sUEsFBgAAAAAEAAQA9QAAAIsDAAAAAA==&#10;" adj="4785" filled="f" strokecolor="#92d050" strokeweight="1pt"/>
                <v:shape id="六边形 27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oEmsYA&#10;AADcAAAADwAAAGRycy9kb3ducmV2LnhtbESPT2vCQBTE70K/w/KEXkQ3/iHa6CpSKHiQQFMPHp/Z&#10;1ySYfRuyW5N+e1cQPA4z8xtms+tNLW7UusqygukkAkGcW11xoeD08zVegXAeWWNtmRT8k4Pd9m2w&#10;wUTbjr/plvlCBAi7BBWU3jeJlC4vyaCb2IY4eL+2NeiDbAupW+wC3NRyFkWxNFhxWCixoc+S8mv2&#10;ZxQcslF6/Ij77ir3aRof/eJyni6Ueh/2+zUIT71/hZ/tg1YwW87hcSYcAb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loEmsYAAADcAAAADwAAAAAAAAAAAAAAAACYAgAAZHJz&#10;L2Rvd25yZXYueG1sUEsFBgAAAAAEAAQA9QAAAIsDAAAAAA==&#10;" adj="4785" filled="f" strokecolor="#92d050" strokeweight="1pt"/>
                <v:shape id="六边形 27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Oc7sYA&#10;AADcAAAADwAAAGRycy9kb3ducmV2LnhtbESPQWvCQBSE70L/w/IKvYjZKCHa1FVEKHiQgNGDx9fs&#10;axLMvg3Z1aT/vlsoeBxm5htmvR1NKx7Uu8aygnkUgyAurW64UnA5f85WIJxH1thaJgU/5GC7eZms&#10;MdN24BM9Cl+JAGGXoYLa+y6T0pU1GXSR7YiD9217gz7IvpK6xyHATSsXcZxKgw2HhRo72tdU3oq7&#10;UXAopvnxPR2Hm9zleXr0ydd1nij19jruPkB4Gv0z/N8+aAWLZQJ/Z8IR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Oc7sYAAADcAAAADwAAAAAAAAAAAAAAAACYAgAAZHJz&#10;L2Rvd25yZXYueG1sUEsFBgAAAAAEAAQA9QAAAIsDAAAAAA==&#10;" adj="4785" filled="f" strokecolor="#92d050" strokeweight="1pt"/>
              </v:group>
            </w:pict>
          </mc:Fallback>
        </mc:AlternateContent>
      </w:r>
      <w:r>
        <w:rPr>
          <w:noProof/>
          <w:lang w:val="en-US"/>
        </w:rPr>
        <mc:AlternateContent>
          <mc:Choice Requires="wpg">
            <w:drawing>
              <wp:anchor distT="0" distB="0" distL="114300" distR="114300" simplePos="0" relativeHeight="251664384" behindDoc="0" locked="0" layoutInCell="1" allowOverlap="1" wp14:anchorId="633F106E" wp14:editId="05662E1F">
                <wp:simplePos x="0" y="0"/>
                <wp:positionH relativeFrom="column">
                  <wp:posOffset>1942465</wp:posOffset>
                </wp:positionH>
                <wp:positionV relativeFrom="paragraph">
                  <wp:posOffset>5080</wp:posOffset>
                </wp:positionV>
                <wp:extent cx="551180" cy="523240"/>
                <wp:effectExtent l="0" t="0" r="20320" b="10160"/>
                <wp:wrapNone/>
                <wp:docPr id="83" name="组合 8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84" name="六边形 8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六边形 8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六边形 8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六边形 8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六边形 8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六边形 8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六边形 9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83" o:spid="_x0000_s1026" style="position:absolute;left:0;text-align:left;margin-left:152.95pt;margin-top:.4pt;width:43.4pt;height:41.2pt;z-index:25166438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">
                <v:shape id="六边形 8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CmXMQA&#10;AADbAAAADwAAAGRycy9kb3ducmV2LnhtbESPQYvCMBSE7wv+h/AEL4umSilajSLCggcpbPXg8dk8&#10;22LzUpqsrf/eLCzscZiZb5jNbjCNeFLnassK5rMIBHFhdc2lgsv5a7oE4TyyxsYyKXiRg9129LHB&#10;VNuev+mZ+1IECLsUFVTet6mUrqjIoJvZljh4d9sZ9EF2pdQd9gFuGrmIokQarDksVNjSoaLikf8Y&#10;Bcf8MzutkqF/yH2WJScf367zWKnJeNivQXga/H/4r33UCpYx/H4JP0B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wplzEAAAA2wAAAA8AAAAAAAAAAAAAAAAAmAIAAGRycy9k&#10;b3ducmV2LnhtbFBLBQYAAAAABAAEAPUAAACJAwAAAAA=&#10;" adj="4785" filled="f" strokecolor="#92d050" strokeweight="1pt"/>
                <v:shape id="六边形 8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wDx8QA&#10;AADbAAAADwAAAGRycy9kb3ducmV2LnhtbESPQYvCMBSE7wv+h/AEL4umilvcrlFEEDxIYasHj2+b&#10;t22xeSlNtPXfG0HwOMzMN8xy3Zta3Kh1lWUF00kEgji3uuJCwem4Gy9AOI+ssbZMCu7kYL0afCwx&#10;0bbjX7plvhABwi5BBaX3TSKly0sy6Ca2IQ7ev20N+iDbQuoWuwA3tZxFUSwNVhwWSmxoW1J+ya5G&#10;wT77TA/fcd9d5CZN44Of/52nc6VGw37zA8JT79/hV3uvFSy+4Pkl/AC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8A8fEAAAA2wAAAA8AAAAAAAAAAAAAAAAAmAIAAGRycy9k&#10;b3ducmV2LnhtbFBLBQYAAAAABAAEAPUAAACJAwAAAAA=&#10;" adj="4785" filled="f" strokecolor="#92d050" strokeweight="1pt"/>
                <v:shape id="六边形 8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6dsMUA&#10;AADbAAAADwAAAGRycy9kb3ducmV2LnhtbESPQWuDQBSE74X+h+UVeil1TQmSWjchFAIeRIjpocdX&#10;91Ul7ltxN9H8+2wgkOMwM98w2WY2vTjT6DrLChZRDIK4trrjRsHPYfe+AuE8ssbeMim4kIPN+vkp&#10;w1Tbifd0rnwjAoRdigpa74dUSle3ZNBFdiAO3r8dDfogx0bqEacAN738iONEGuw4LLQ40HdL9bE6&#10;GQV59VYWn8k8HeW2LJPCL/9+F0ulXl/m7RcIT7N/hO/tXCtYJXD7En6AX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bp2wxQAAANsAAAAPAAAAAAAAAAAAAAAAAJgCAABkcnMv&#10;ZG93bnJldi54bWxQSwUGAAAAAAQABAD1AAAAigMAAAAA&#10;" adj="4785" filled="f" strokecolor="#92d050" strokeweight="1pt"/>
                <v:shape id="六边形 8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I4K8QA&#10;AADbAAAADwAAAGRycy9kb3ducmV2LnhtbESPQYvCMBSE78L+h/AWvIimilTtGkUWBA9S2LqHPT6b&#10;Z1tsXkoTbf33RhD2OMzMN8x625ta3Kl1lWUF00kEgji3uuJCwe9pP16CcB5ZY22ZFDzIwXbzMVhj&#10;om3HP3TPfCEChF2CCkrvm0RKl5dk0E1sQxy8i20N+iDbQuoWuwA3tZxFUSwNVhwWSmzou6T8mt2M&#10;gkM2So+ruO+ucpem8dHPz3/TuVLDz373BcJT7//D7/ZBK1gu4PUl/AC5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iOCvEAAAA2wAAAA8AAAAAAAAAAAAAAAAAmAIAAGRycy9k&#10;b3ducmV2LnhtbFBLBQYAAAAABAAEAPUAAACJAwAAAAA=&#10;" adj="4785" filled="f" strokecolor="#92d050" strokeweight="1pt"/>
                <v:shape id="六边形 8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2sWcAA&#10;AADbAAAADwAAAGRycy9kb3ducmV2LnhtbERPTYvCMBC9C/6HMIIX0dRFilajiLDgQQpbPXgcm7Et&#10;NpPSRFv/vTkIe3y8782uN7V4UesqywrmswgEcW51xYWCy/l3ugThPLLG2jIpeJOD3XY42GCibcd/&#10;9Mp8IUIIuwQVlN43iZQuL8mgm9mGOHB32xr0AbaF1C12IdzU8ieKYmmw4tBQYkOHkvJH9jQKjtkk&#10;Pa3ivnvIfZrGJ7+4XecLpcajfr8G4an3/+Kv+6gVLMPY8CX8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2sWcAAAADbAAAADwAAAAAAAAAAAAAAAACYAgAAZHJzL2Rvd25y&#10;ZXYueG1sUEsFBgAAAAAEAAQA9QAAAIUDAAAAAA==&#10;" adj="4785" filled="f" strokecolor="#92d050" strokeweight="1pt"/>
                <v:shape id="六边形 8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EJwsMA&#10;AADbAAAADwAAAGRycy9kb3ducmV2LnhtbESPQYvCMBSE74L/IbwFL6KpIkW7RhFB8CAFu3vw+LZ5&#10;2xabl9JEW/+9EQSPw8x8w6y3vanFnVpXWVYwm0YgiHOrKy4U/P4cJksQziNrrC2Tggc52G6GgzUm&#10;2nZ8pnvmCxEg7BJUUHrfJFK6vCSDbmob4uD929agD7ItpG6xC3BTy3kUxdJgxWGhxIb2JeXX7GYU&#10;HLNxelrFfXeVuzSNT37xd5ktlBp99btvEJ56/wm/20etYLmC15fwA+Tm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EJwsMAAADbAAAADwAAAAAAAAAAAAAAAACYAgAAZHJzL2Rv&#10;d25yZXYueG1sUEsFBgAAAAAEAAQA9QAAAIgDAAAAAA==&#10;" adj="4785" filled="f" strokecolor="#92d050" strokeweight="1pt"/>
                <v:shape id="六边形 9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2gsIA&#10;AADbAAAADwAAAGRycy9kb3ducmV2LnhtbERPz2uDMBS+D/Y/hDfYZczYUmTaRimDQg9FqNthxzfz&#10;aqTmRUxW3X+/HAY9fny/d9ViB3GjyfeOFaySFARx63TPnYLPj8PrGwgfkDUOjknBL3moyseHHRba&#10;zXymWxM6EUPYF6jAhDAWUvrWkEWfuJE4chc3WQwRTp3UE84x3A5ynaaZtNhzbDA40ruh9tr8WAXH&#10;5qU+5dkyX+W+rrNT2Hx/rTZKPT8t+y2IQEu4i//dR60gj+vjl/gD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EjaCwgAAANs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659264" behindDoc="0" locked="0" layoutInCell="1" allowOverlap="1" wp14:anchorId="026B7DB3" wp14:editId="70C1E71C">
                <wp:simplePos x="0" y="0"/>
                <wp:positionH relativeFrom="column">
                  <wp:posOffset>2454007</wp:posOffset>
                </wp:positionH>
                <wp:positionV relativeFrom="paragraph">
                  <wp:posOffset>97917</wp:posOffset>
                </wp:positionV>
                <wp:extent cx="551421" cy="523469"/>
                <wp:effectExtent l="0" t="0" r="20320" b="10160"/>
                <wp:wrapNone/>
                <wp:docPr id="16" name="组合 16"/>
                <wp:cNvGraphicFramePr/>
                <a:graphic xmlns:a="http://schemas.openxmlformats.org/drawingml/2006/main">
                  <a:graphicData uri="http://schemas.microsoft.com/office/word/2010/wordprocessingGroup">
                    <wpg:wgp>
                      <wpg:cNvGrpSpPr/>
                      <wpg:grpSpPr>
                        <a:xfrm>
                          <a:off x="0" y="0"/>
                          <a:ext cx="551421" cy="523469"/>
                          <a:chOff x="0" y="0"/>
                          <a:chExt cx="2205689" cy="2289384"/>
                        </a:xfrm>
                        <a:solidFill>
                          <a:srgbClr val="00B050"/>
                        </a:solidFill>
                      </wpg:grpSpPr>
                      <wps:wsp>
                        <wps:cNvPr id="17" name="六边形 17"/>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六边形 18"/>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六边形 21"/>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六边形 22"/>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六边形 23"/>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六边形 24"/>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六边形 25"/>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6" o:spid="_x0000_s1026" style="position:absolute;left:0;text-align:left;margin-left:193.25pt;margin-top:7.7pt;width:43.4pt;height:41.2pt;z-index:25165926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">
                <v:shape id="六边形 17"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itrMIA&#10;AADbAAAADwAAAGRycy9kb3ducmV2LnhtbERPTYvCMBC9C/sfwgheRFNFulqNIguCByls3YPHsRnb&#10;YjMpTbTdf78RhL3N433OZtebWjypdZVlBbNpBII4t7riQsHP+TBZgnAeWWNtmRT8koPd9mOwwUTb&#10;jr/pmflChBB2CSoovW8SKV1ekkE3tQ1x4G62NegDbAupW+xCuKnlPIpiabDi0FBiQ18l5ffsYRQc&#10;s3F6WsV9d5f7NI1PfnG9zBZKjYb9fg3CU+//xW/3UYf5n/D6JRwgt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KK2swgAAANsAAAAPAAAAAAAAAAAAAAAAAJgCAABkcnMvZG93&#10;bnJldi54bWxQSwUGAAAAAAQABAD1AAAAhwMAAAAA&#10;" adj="4785" filled="f" strokecolor="#92d050" strokeweight="1pt"/>
                <v:shape id="六边形 18"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c53sUA&#10;AADbAAAADwAAAGRycy9kb3ducmV2LnhtbESPQWvCQBCF74X+h2UKXopuFAltdBUpCB4k0NhDj2N2&#10;TILZ2ZDdmvjvnYPQ2wzvzXvfrLeja9WN+tB4NjCfJaCIS28brgz8nPbTD1AhIltsPZOBOwXYbl5f&#10;1phZP/A33YpYKQnhkKGBOsYu0zqUNTkMM98Ri3bxvcMoa19p2+Mg4a7ViyRJtcOGpaHGjr5qKq/F&#10;nzNwKN7z42c6Dle9y/P0GJfn3/nSmMnbuFuBijTGf/Pz+mAFX2DlFxlAbx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tznexQAAANsAAAAPAAAAAAAAAAAAAAAAAJgCAABkcnMv&#10;ZG93bnJldi54bWxQSwUGAAAAAAQABAD1AAAAigMAAAAA&#10;" adj="4785" filled="f" strokecolor="#92d050" strokeweight="1pt"/>
                <v:shape id="六边形 21"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Fa/sQA&#10;AADbAAAADwAAAGRycy9kb3ducmV2LnhtbESPQYvCMBSE7wv+h/AEL4umFSnaNYoIggcpbPXg8dm8&#10;bYvNS2mi7f77jSDscZiZb5j1djCNeFLnassK4lkEgriwuuZSweV8mC5BOI+ssbFMCn7JwXYz+lhj&#10;qm3P3/TMfSkChF2KCirv21RKV1Rk0M1sSxy8H9sZ9EF2pdQd9gFuGjmPokQarDksVNjSvqLinj+M&#10;gmP+mZ1WydDf5S7LkpNf3K7xQqnJeNh9gfA0+P/wu33UCuYxvL6EH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hWv7EAAAA2wAAAA8AAAAAAAAAAAAAAAAAmAIAAGRycy9k&#10;b3ducmV2LnhtbFBLBQYAAAAABAAEAPUAAACJAwAAAAA=&#10;" adj="4785" filled="f" strokecolor="#92d050" strokeweight="1pt"/>
                <v:shape id="六边形 22"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PEicQA&#10;AADbAAAADwAAAGRycy9kb3ducmV2LnhtbESPQYvCMBSE7wv+h/AEL4umFinaNYoIggcpbPXg8dm8&#10;bYvNS2mi7f77jSDscZiZb5j1djCNeFLnassK5rMIBHFhdc2lgsv5MF2CcB5ZY2OZFPySg+1m9LHG&#10;VNuev+mZ+1IECLsUFVTet6mUrqjIoJvZljh4P7Yz6IPsSqk77APcNDKOokQarDksVNjSvqLinj+M&#10;gmP+mZ1WydDf5S7LkpNf3K7zhVKT8bD7AuFp8P/hd/uoFcQxvL6EHyA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zxInEAAAA2wAAAA8AAAAAAAAAAAAAAAAAmAIAAGRycy9k&#10;b3ducmV2LnhtbFBLBQYAAAAABAAEAPUAAACJAwAAAAA=&#10;" adj="4785" filled="f" strokecolor="#92d050" strokeweight="1pt"/>
                <v:shape id="六边形 23"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9hEsUA&#10;AADbAAAADwAAAGRycy9kb3ducmV2LnhtbESPT4vCMBTE7wt+h/AEL4um/qFoNYoICx6kYHcPHp/N&#10;sy02L6XJ2vrtzcKCx2FmfsNsdr2pxYNaV1lWMJ1EIIhzqysuFPx8f42XIJxH1lhbJgVPcrDbDj42&#10;mGjb8ZkemS9EgLBLUEHpfZNI6fKSDLqJbYiDd7OtQR9kW0jdYhfgppazKIqlwYrDQokNHUrK79mv&#10;UXDMPtPTKu67u9ynaXzyi+tlulBqNOz3axCeev8O/7ePWsFsDn9fwg+Q2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f2ESxQAAANsAAAAPAAAAAAAAAAAAAAAAAJgCAABkcnMv&#10;ZG93bnJldi54bWxQSwUGAAAAAAQABAD1AAAAigMAAAAA&#10;" adj="4785" filled="f" strokecolor="#92d050" strokeweight="1pt"/>
                <v:shape id="六边形 24"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b5ZsQA&#10;AADbAAAADwAAAGRycy9kb3ducmV2LnhtbESPQYvCMBSE7wv+h/AEL4umSinaNYoIggcpWD14fDZv&#10;22LzUppou/9+s7DgcZiZb5j1djCNeFHnassK5rMIBHFhdc2lguvlMF2CcB5ZY2OZFPyQg+1m9LHG&#10;VNuez/TKfSkChF2KCirv21RKV1Rk0M1sSxy8b9sZ9EF2pdQd9gFuGrmIokQarDksVNjSvqLikT+N&#10;gmP+mZ1WydA/5C7LkpOP77d5rNRkPOy+QHga/Dv83z5qBYsY/r6EHy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aW+WbEAAAA2wAAAA8AAAAAAAAAAAAAAAAAmAIAAGRycy9k&#10;b3ducmV2LnhtbFBLBQYAAAAABAAEAPUAAACJAwAAAAA=&#10;" adj="4785" filled="f" strokecolor="#92d050" strokeweight="1pt"/>
                <v:shape id="六边形 25"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pc/cUA&#10;AADbAAAADwAAAGRycy9kb3ducmV2LnhtbESPQWuDQBSE74X8h+UFcinNmmAlNdmEECh4EKG2hxxf&#10;3VeVuG/F3ar5991CocdhZr5hDqfZdGKkwbWWFWzWEQjiyuqWawUf769POxDOI2vsLJOCOzk4HRcP&#10;B0y1nfiNxtLXIkDYpaig8b5PpXRVQwbd2vbEwfuyg0Ef5FBLPeAU4KaT2yhKpMGWw0KDPV0aqm7l&#10;t1GQlY9F/pLM002eiyLJffx53cRKrZbzeQ/C0+z/w3/tTCvYPsPvl/AD5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2lz9xQAAANsAAAAPAAAAAAAAAAAAAAAAAJgCAABkcnMv&#10;ZG93bnJldi54bWxQSwUGAAAAAAQABAD1AAAAigMAAAAA&#10;" adj="4785" filled="f" strokecolor="#92d050" strokeweight="1pt"/>
              </v:group>
            </w:pict>
          </mc:Fallback>
        </mc:AlternateContent>
      </w:r>
    </w:p>
    <w:p w:rsidR="005C0370" w:rsidRDefault="001559FD" w:rsidP="005C0370">
      <w:pPr>
        <w:rPr>
          <w:noProof/>
        </w:rPr>
      </w:pPr>
      <w:r>
        <w:rPr>
          <w:noProof/>
          <w:lang w:val="en-US"/>
        </w:rPr>
        <mc:AlternateContent>
          <mc:Choice Requires="wps">
            <w:drawing>
              <wp:anchor distT="0" distB="0" distL="114300" distR="114300" simplePos="0" relativeHeight="251656192" behindDoc="0" locked="0" layoutInCell="1" allowOverlap="1" wp14:anchorId="386B03A6" wp14:editId="7C77D257">
                <wp:simplePos x="0" y="0"/>
                <wp:positionH relativeFrom="column">
                  <wp:posOffset>488950</wp:posOffset>
                </wp:positionH>
                <wp:positionV relativeFrom="paragraph">
                  <wp:posOffset>121054</wp:posOffset>
                </wp:positionV>
                <wp:extent cx="1730375" cy="1539240"/>
                <wp:effectExtent l="0" t="0" r="22225" b="22860"/>
                <wp:wrapNone/>
                <wp:docPr id="27" name="六边形 27"/>
                <wp:cNvGraphicFramePr/>
                <a:graphic xmlns:a="http://schemas.openxmlformats.org/drawingml/2006/main">
                  <a:graphicData uri="http://schemas.microsoft.com/office/word/2010/wordprocessingShape">
                    <wps:wsp>
                      <wps:cNvSpPr/>
                      <wps:spPr>
                        <a:xfrm>
                          <a:off x="0" y="0"/>
                          <a:ext cx="1730375" cy="1539240"/>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六边形 27" o:spid="_x0000_s1026" type="#_x0000_t9" style="position:absolute;left:0;text-align:left;margin-left:38.5pt;margin-top:9.55pt;width:136.25pt;height:121.2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" adj="4804" fillcolor="#4f81bd [3204]" strokecolor="#002060" strokeweight="1pt"/>
            </w:pict>
          </mc:Fallback>
        </mc:AlternateContent>
      </w:r>
      <w:r>
        <w:rPr>
          <w:noProof/>
          <w:lang w:val="en-US"/>
        </w:rPr>
        <mc:AlternateContent>
          <mc:Choice Requires="wps">
            <w:drawing>
              <wp:anchor distT="0" distB="0" distL="114300" distR="114300" simplePos="0" relativeHeight="251654144" behindDoc="0" locked="0" layoutInCell="1" allowOverlap="1" wp14:anchorId="24BEA940" wp14:editId="416FBCB0">
                <wp:simplePos x="0" y="0"/>
                <wp:positionH relativeFrom="column">
                  <wp:posOffset>3180085</wp:posOffset>
                </wp:positionH>
                <wp:positionV relativeFrom="paragraph">
                  <wp:posOffset>150495</wp:posOffset>
                </wp:positionV>
                <wp:extent cx="1730375" cy="1539240"/>
                <wp:effectExtent l="0" t="0" r="22225" b="22860"/>
                <wp:wrapNone/>
                <wp:docPr id="26" name="六边形 26"/>
                <wp:cNvGraphicFramePr/>
                <a:graphic xmlns:a="http://schemas.openxmlformats.org/drawingml/2006/main">
                  <a:graphicData uri="http://schemas.microsoft.com/office/word/2010/wordprocessingShape">
                    <wps:wsp>
                      <wps:cNvSpPr/>
                      <wps:spPr>
                        <a:xfrm>
                          <a:off x="0" y="0"/>
                          <a:ext cx="1730375" cy="1539240"/>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六边形 26" o:spid="_x0000_s1026" type="#_x0000_t9" style="position:absolute;left:0;text-align:left;margin-left:250.4pt;margin-top:11.85pt;width:136.25pt;height:121.2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" adj="4804" fillcolor="#4f81bd [3204]" strokecolor="#002060" strokeweight="1pt"/>
            </w:pict>
          </mc:Fallback>
        </mc:AlternateContent>
      </w:r>
      <w:r w:rsidR="005C0370">
        <w:rPr>
          <w:noProof/>
          <w:lang w:val="en-US"/>
        </w:rPr>
        <mc:AlternateContent>
          <mc:Choice Requires="wpg">
            <w:drawing>
              <wp:anchor distT="0" distB="0" distL="114300" distR="114300" simplePos="0" relativeHeight="251706368" behindDoc="0" locked="0" layoutInCell="1" allowOverlap="1" wp14:anchorId="76A68DDE" wp14:editId="6E9D66FF">
                <wp:simplePos x="0" y="0"/>
                <wp:positionH relativeFrom="column">
                  <wp:posOffset>3989065</wp:posOffset>
                </wp:positionH>
                <wp:positionV relativeFrom="paragraph">
                  <wp:posOffset>161925</wp:posOffset>
                </wp:positionV>
                <wp:extent cx="551180" cy="523240"/>
                <wp:effectExtent l="0" t="0" r="20320" b="10160"/>
                <wp:wrapNone/>
                <wp:docPr id="411" name="组合 41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12" name="六边形 41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3" name="六边形 41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4" name="六边形 41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5" name="六边形 41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6" name="六边形 41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7" name="六边形 41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8" name="六边形 41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11" o:spid="_x0000_s1026" style="position:absolute;left:0;text-align:left;margin-left:314.1pt;margin-top:12.75pt;width:43.4pt;height:41.2pt;z-index:25170636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EI7FA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">
                <v:shape id="六边形 41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KGWcUA&#10;AADcAAAADwAAAGRycy9kb3ducmV2LnhtbESPQWvCQBSE7wX/w/IEL6VuIiFodBURBA8SaPTg8TX7&#10;TILZtyG7mvTfdwuFHoeZ+YbZ7EbTihf1rrGsIJ5HIIhLqxuuFFwvx48lCOeRNbaWScE3OdhtJ28b&#10;zLQd+JNeha9EgLDLUEHtfZdJ6cqaDLq57YiDd7e9QR9kX0nd4xDgppWLKEqlwYbDQo0dHWoqH8XT&#10;KDgV7/l5lY7DQ+7zPD375OsWJ0rNpuN+DcLT6P/Df+2TVpDEC/g9E46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goZZxQAAANwAAAAPAAAAAAAAAAAAAAAAAJgCAABkcnMv&#10;ZG93bnJldi54bWxQSwUGAAAAAAQABAD1AAAAigMAAAAA&#10;" adj="4785" filled="f" strokecolor="#92d050" strokeweight="1pt"/>
                <v:shape id="六边形 41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4jwsYA&#10;AADcAAAADwAAAGRycy9kb3ducmV2LnhtbESPQWvCQBSE74L/YXlCL1I3qSG00VVEKHiQQGMPPb5m&#10;n0kw+zZkV5P+e1cQehxm5htmvR1NK27Uu8aygngRgSAurW64UvB9+nx9B+E8ssbWMin4IwfbzXSy&#10;xkzbgb/oVvhKBAi7DBXU3neZlK6syaBb2I44eGfbG/RB9pXUPQ4Bblr5FkWpNNhwWKixo31N5aW4&#10;GgWHYp4fP9JxuMhdnqdHn/z+xIlSL7NxtwLhafT/4Wf7oBUk8RIeZ8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c4jwsYAAADcAAAADwAAAAAAAAAAAAAAAACYAgAAZHJz&#10;L2Rvd25yZXYueG1sUEsFBgAAAAAEAAQA9QAAAIsDAAAAAA==&#10;" adj="4785" filled="f" strokecolor="#92d050" strokeweight="1pt"/>
                <v:shape id="六边形 41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7tsUA&#10;AADcAAAADwAAAGRycy9kb3ducmV2LnhtbESPQWvCQBSE70L/w/IKXqRuIiG00VWkUPAgAaOHHp/Z&#10;1ySYfRuyWxP/vSsIHoeZ+YZZbUbTiiv1rrGsIJ5HIIhLqxuuFJyOPx+fIJxH1thaJgU3crBZv01W&#10;mGk78IGuha9EgLDLUEHtfZdJ6cqaDLq57YiD92d7gz7IvpK6xyHATSsXUZRKgw2HhRo7+q6pvBT/&#10;RsGumOX7r3QcLnKb5+neJ+ffOFFq+j5ulyA8jf4VfrZ3WkESJ/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J7u2xQAAANwAAAAPAAAAAAAAAAAAAAAAAJgCAABkcnMv&#10;ZG93bnJldi54bWxQSwUGAAAAAAQABAD1AAAAigMAAAAA&#10;" adj="4785" filled="f" strokecolor="#92d050" strokeweight="1pt"/>
                <v:shape id="六边形 41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seLcYA&#10;AADcAAAADwAAAGRycy9kb3ducmV2LnhtbESPQWvCQBSE7wX/w/IEL0U3KWmwqauIUPAggUYPHl+z&#10;r0kw+zZkVxP/vSsUehxm5htmtRlNK27Uu8aygngRgSAurW64UnA6fs2XIJxH1thaJgV3crBZT15W&#10;mGk78DfdCl+JAGGXoYLa+y6T0pU1GXQL2xEH79f2Bn2QfSV1j0OAm1a+RVEqDTYcFmrsaFdTeSmu&#10;RsG+eM0PH+k4XOQ2z9ODT37OcaLUbDpuP0F4Gv1/+K+91wqS+B2e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WseLcYAAADcAAAADwAAAAAAAAAAAAAAAACYAgAAZHJz&#10;L2Rvd25yZXYueG1sUEsFBgAAAAAEAAQA9QAAAIsDAAAAAA==&#10;" adj="4785" filled="f" strokecolor="#92d050" strokeweight="1pt"/>
                <v:shape id="六边形 41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mAWsUA&#10;AADcAAAADwAAAGRycy9kb3ducmV2LnhtbESPQWvCQBSE70L/w/IKXqRuIiG00VWkUPAgAaOHHp/Z&#10;1ySYfRuyWxP/vSsIHoeZ+YZZbUbTiiv1rrGsIJ5HIIhLqxuuFJyOPx+fIJxH1thaJgU3crBZv01W&#10;mGk78IGuha9EgLDLUEHtfZdJ6cqaDLq57YiD92d7gz7IvpK6xyHATSsXUZRKgw2HhRo7+q6pvBT/&#10;RsGumOX7r3QcLnKb5+neJ+ffOFFq+j5ulyA8jf4VfrZ3WkESp/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uYBaxQAAANwAAAAPAAAAAAAAAAAAAAAAAJgCAABkcnMv&#10;ZG93bnJldi54bWxQSwUGAAAAAAQABAD1AAAAigMAAAAA&#10;" adj="4785" filled="f" strokecolor="#92d050" strokeweight="1pt"/>
                <v:shape id="六边形 41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UlwcYA&#10;AADcAAAADwAAAGRycy9kb3ducmV2LnhtbESPQWvCQBSE7wX/w/IEL6VuIiHa6CoiFDxIoNGDx9fs&#10;axLMvg3ZrYn/3i0Uehxm5htmsxtNK+7Uu8aygngegSAurW64UnA5f7ytQDiPrLG1TAoe5GC3nbxs&#10;MNN24E+6F74SAcIuQwW1910mpStrMujmtiMO3rftDfog+0rqHocAN61cRFEqDTYcFmrs6FBTeSt+&#10;jIJj8Zqf3tNxuMl9nqcnn3xd40Sp2XTcr0F4Gv1/+K991AqSeAm/Z8IRkNs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vUlwcYAAADcAAAADwAAAAAAAAAAAAAAAACYAgAAZHJz&#10;L2Rvd25yZXYueG1sUEsFBgAAAAAEAAQA9QAAAIsDAAAAAA==&#10;" adj="4785" filled="f" strokecolor="#92d050" strokeweight="1pt"/>
                <v:shape id="六边形 41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qxs8IA&#10;AADcAAAADwAAAGRycy9kb3ducmV2LnhtbERPTYvCMBC9C/6HMIIX0bRLKWs1iiwseJCCdQ8ex2Zs&#10;i82kNFlb//3msODx8b63+9G04km9aywriFcRCOLS6oYrBT+X7+UnCOeRNbaWScGLHOx308kWM20H&#10;PtOz8JUIIewyVFB732VSurImg25lO+LA3W1v0AfYV1L3OIRw08qPKEqlwYZDQ40dfdVUPopfo+BY&#10;LPLTOh2HhzzkeXryye0aJ0rNZ+NhA8LT6N/if/dRK0jisDacCUdA7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arGzwgAAANwAAAAPAAAAAAAAAAAAAAAAAJgCAABkcnMvZG93&#10;bnJldi54bWxQSwUGAAAAAAQABAD1AAAAhw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704320" behindDoc="0" locked="0" layoutInCell="1" allowOverlap="1" wp14:anchorId="27852D50" wp14:editId="3B282676">
                <wp:simplePos x="0" y="0"/>
                <wp:positionH relativeFrom="column">
                  <wp:posOffset>3484885</wp:posOffset>
                </wp:positionH>
                <wp:positionV relativeFrom="paragraph">
                  <wp:posOffset>71755</wp:posOffset>
                </wp:positionV>
                <wp:extent cx="551180" cy="523240"/>
                <wp:effectExtent l="0" t="0" r="20320" b="10160"/>
                <wp:wrapNone/>
                <wp:docPr id="395" name="组合 39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96" name="六边形 39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7" name="六边形 39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8" name="六边形 39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9" name="六边形 39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0" name="六边形 40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1" name="六边形 40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2" name="六边形 40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95" o:spid="_x0000_s1026" style="position:absolute;left:0;text-align:left;margin-left:274.4pt;margin-top:5.65pt;width:43.4pt;height:41.2pt;z-index:25170432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">
                <v:shape id="六边形 39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BOZcUA&#10;AADcAAAADwAAAGRycy9kb3ducmV2LnhtbESPQYvCMBSE7wv+h/AEL4umrlK0GkWEBQ9SsLsHj8/m&#10;2Rabl9JEW/+9WVjwOMzMN8x625taPKh1lWUF00kEgji3uuJCwe/P93gBwnlkjbVlUvAkB9vN4GON&#10;ibYdn+iR+UIECLsEFZTeN4mULi/JoJvYhjh4V9sa9EG2hdQtdgFuavkVRbE0WHFYKLGhfUn5Lbsb&#10;BYfsMz0u4767yV2axkc/v5ync6VGw363AuGp9+/wf/ugFcyWMfydCUdA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wE5lxQAAANwAAAAPAAAAAAAAAAAAAAAAAJgCAABkcnMv&#10;ZG93bnJldi54bWxQSwUGAAAAAAQABAD1AAAAigMAAAAA&#10;" adj="4785" filled="f" strokecolor="#92d050" strokeweight="1pt"/>
                <v:shape id="六边形 39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zr/sYA&#10;AADcAAAADwAAAGRycy9kb3ducmV2LnhtbESPQWvCQBSE70L/w/IKvYhubCWa6CpSKHiQQFMPHp/Z&#10;ZxLMvg3ZrUn/fVcQPA4z8w2z3g6mETfqXG1ZwWwagSAurK65VHD8+ZosQTiPrLGxTAr+yMF28zJa&#10;Y6ptz990y30pAoRdigoq79tUSldUZNBNbUscvIvtDPogu1LqDvsAN418j6JYGqw5LFTY0mdFxTX/&#10;NQr2+Tg7JPHQX+Uuy+KDn59Ps7lSb6/DbgXC0+Cf4Ud7rxV8JAu4nwlHQG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4zr/sYAAADcAAAADwAAAAAAAAAAAAAAAACYAgAAZHJz&#10;L2Rvd25yZXYueG1sUEsFBgAAAAAEAAQA9QAAAIsDAAAAAA==&#10;" adj="4785" filled="f" strokecolor="#92d050" strokeweight="1pt"/>
                <v:shape id="六边形 39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N/jMIA&#10;AADcAAAADwAAAGRycy9kb3ducmV2LnhtbERPTYvCMBC9C/6HMMJeRFN3pWg1iggLHqRg9eBxbMa2&#10;2ExKk7X135vDgsfH+15ve1OLJ7WusqxgNo1AEOdWV1wouJx/JwsQziNrrC2Tghc52G6GgzUm2nZ8&#10;omfmCxFC2CWooPS+SaR0eUkG3dQ2xIG729agD7AtpG6xC+Gmlt9RFEuDFYeGEhval5Q/sj+j4JCN&#10;0+My7ruH3KVpfPTz23U2V+pr1O9WIDz1/iP+dx+0gp9lWBvOhCM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E3+MwgAAANwAAAAPAAAAAAAAAAAAAAAAAJgCAABkcnMvZG93&#10;bnJldi54bWxQSwUGAAAAAAQABAD1AAAAhwMAAAAA&#10;" adj="4785" filled="f" strokecolor="#92d050" strokeweight="1pt"/>
                <v:shape id="六边形 39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aF8YA&#10;AADcAAAADwAAAGRycy9kb3ducmV2LnhtbESPQWvCQBSE70L/w/IKvYjZ2EowqauIUPAggUYPHp/Z&#10;1ySYfRuyq0n/fVcQehxm5htmtRlNK+7Uu8aygnkUgyAurW64UnA6fs2WIJxH1thaJgW/5GCzfpms&#10;MNN24G+6F74SAcIuQwW1910mpStrMugi2xEH78f2Bn2QfSV1j0OAm1a+x3EiDTYcFmrsaFdTeS1u&#10;RsG+mOaHNBmHq9zmeXLwi8t5vlDq7XXcfoLwNPr/8LO91wo+0hQ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aF8YAAADcAAAADwAAAAAAAAAAAAAAAACYAgAAZHJz&#10;L2Rvd25yZXYueG1sUEsFBgAAAAAEAAQA9QAAAIsDAAAAAA==&#10;" adj="4785" filled="f" strokecolor="#92d050" strokeweight="1pt"/>
                <v:shape id="六边形 40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raMIA&#10;AADcAAAADwAAAGRycy9kb3ducmV2LnhtbERPTYvCMBC9C/sfwix4EZsqpazVKLIgeJCCdQ8ex2Zs&#10;i82kNFlb//3msODx8b43u9G04km9aywrWEQxCOLS6oYrBT+Xw/wLhPPIGlvLpOBFDnbbj8kGM20H&#10;PtOz8JUIIewyVFB732VSurImgy6yHXHg7rY36APsK6l7HEK4aeUyjlNpsOHQUGNH3zWVj+LXKDgW&#10;s/y0SsfhIfd5np58crsuEqWmn+N+DcLT6N/if/dRK0jiMD+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xStowgAAANwAAAAPAAAAAAAAAAAAAAAAAJgCAABkcnMvZG93&#10;bnJldi54bWxQSwUGAAAAAAQABAD1AAAAhwMAAAAA&#10;" adj="4785" filled="f" strokecolor="#92d050" strokeweight="1pt"/>
                <v:shape id="六边形 40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mO88UA&#10;AADcAAAADwAAAGRycy9kb3ducmV2LnhtbESPQWvCQBSE70L/w/IKXqRuIiG00VWkUPAgAaOHHp/Z&#10;1ySYfRuyWxP/vSsIHoeZ+YZZbUbTiiv1rrGsIJ5HIIhLqxuuFJyOPx+fIJxH1thaJgU3crBZv01W&#10;mGk78IGuha9EgLDLUEHtfZdJ6cqaDLq57YiD92d7gz7IvpK6xyHATSsXUZRKgw2HhRo7+q6pvBT/&#10;RsGumOX7r3QcLnKb5+neJ+ffOFFq+j5ulyA8jf4VfrZ3WkESxf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iY7zxQAAANwAAAAPAAAAAAAAAAAAAAAAAJgCAABkcnMv&#10;ZG93bnJldi54bWxQSwUGAAAAAAQABAD1AAAAigMAAAAA&#10;" adj="4785" filled="f" strokecolor="#92d050" strokeweight="1pt"/>
                <v:shape id="六边形 40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sQhMUA&#10;AADcAAAADwAAAGRycy9kb3ducmV2LnhtbESPQYvCMBSE78L+h/AWvIimSilu1ygiCB6kYPWwx2fz&#10;ti02L6WJtvvvN4LgcZiZb5jVZjCNeFDnassK5rMIBHFhdc2lgst5P12CcB5ZY2OZFPyRg836Y7TC&#10;VNueT/TIfSkChF2KCirv21RKV1Rk0M1sSxy8X9sZ9EF2pdQd9gFuGrmIokQarDksVNjSrqLilt+N&#10;gkM+yY5fydDf5DbLkqOPrz/zWKnx57D9BuFp8O/wq33QCuJoAc8z4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WxCE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92032" behindDoc="0" locked="0" layoutInCell="1" allowOverlap="1" wp14:anchorId="0E5852E3" wp14:editId="6D709605">
                <wp:simplePos x="0" y="0"/>
                <wp:positionH relativeFrom="column">
                  <wp:posOffset>1083940</wp:posOffset>
                </wp:positionH>
                <wp:positionV relativeFrom="paragraph">
                  <wp:posOffset>69850</wp:posOffset>
                </wp:positionV>
                <wp:extent cx="551180" cy="523240"/>
                <wp:effectExtent l="0" t="0" r="20320" b="10160"/>
                <wp:wrapNone/>
                <wp:docPr id="299" name="组合 29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00" name="六边形 30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1" name="六边形 30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2" name="六边形 30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3" name="六边形 30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4" name="六边形 30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5" name="六边形 30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6" name="六边形 30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99" o:spid="_x0000_s1026" style="position:absolute;left:0;text-align:left;margin-left:85.35pt;margin-top:5.5pt;width:43.4pt;height:41.2pt;z-index:25169203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">
                <v:shape id="六边形 30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mDcIA&#10;AADcAAAADwAAAGRycy9kb3ducmV2LnhtbERPTYvCMBC9L/gfwgheFk11pWg1igiCBynY3YPHsRnb&#10;YjMpTbT135vDgsfH+15ve1OLJ7WusqxgOolAEOdWV1wo+Ps9jBcgnEfWWFsmBS9ysN0MvtaYaNvx&#10;mZ6ZL0QIYZeggtL7JpHS5SUZdBPbEAfuZluDPsC2kLrFLoSbWs6iKJYGKw4NJTa0Lym/Zw+j4Jh9&#10;p6dl3Hd3uUvT+OTn18t0rtRo2O9WIDz1/iP+dx+1gp8ozA9nw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b+YNwgAAANwAAAAPAAAAAAAAAAAAAAAAAJgCAABkcnMvZG93&#10;bnJldi54bWxQSwUGAAAAAAQABAD1AAAAhwMAAAAA&#10;" adj="4785" filled="f" strokecolor="#92d050" strokeweight="1pt"/>
                <v:shape id="六边形 30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NDlsUA&#10;AADcAAAADwAAAGRycy9kb3ducmV2LnhtbESPQWvCQBSE7wX/w/IEL0U3qRJs6ioiFDxIwOjB42v2&#10;NQlm34bsauK/dwsFj8PMfMOsNoNpxJ06V1tWEM8iEMSF1TWXCs6n7+kShPPIGhvLpOBBDjbr0dsK&#10;U217PtI996UIEHYpKqi8b1MpXVGRQTezLXHwfm1n0AfZlVJ32Ae4aeRHFCXSYM1hocKWdhUV1/xm&#10;FOzz9+zwmQz9VW6zLDn4xc8lXig1GQ/bLxCeBv8K/7f3WsE8iuHvTDgCcv0E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I0OWxQAAANwAAAAPAAAAAAAAAAAAAAAAAJgCAABkcnMv&#10;ZG93bnJldi54bWxQSwUGAAAAAAQABAD1AAAAigMAAAAA&#10;" adj="4785" filled="f" strokecolor="#92d050" strokeweight="1pt"/>
                <v:shape id="六边形 30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d4cYA&#10;AADcAAAADwAAAGRycy9kb3ducmV2LnhtbESPQWuDQBSE74X8h+UFeinNqg2SmmxCCBQ8BCG2hxxf&#10;3VeVuG/F3ar9991CIcdhZr5hdofZdGKkwbWWFcSrCARxZXXLtYKP97fnDQjnkTV2lknBDzk47BcP&#10;O8y0nfhCY+lrESDsMlTQeN9nUrqqIYNuZXvi4H3ZwaAPcqilHnAKcNPJJIpSabDlsNBgT6eGqlv5&#10;bRTk5VNxfk3n6SaPRZGe/frzGq+VelzOxy0IT7O/h//buVbwEiXwdyYcAb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Hd4cYAAADcAAAADwAAAAAAAAAAAAAAAACYAgAAZHJz&#10;L2Rvd25yZXYueG1sUEsFBgAAAAAEAAQA9QAAAIsDAAAAAA==&#10;" adj="4785" filled="f" strokecolor="#92d050" strokeweight="1pt"/>
                <v:shape id="六边形 30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14esUA&#10;AADcAAAADwAAAGRycy9kb3ducmV2LnhtbESPT4vCMBTE78J+h/AWvIim/qGsXaPIguBBCls97PHZ&#10;PNti81KaaOu3N4Kwx2FmfsOsNr2pxZ1aV1lWMJ1EIIhzqysuFJyOu/EXCOeRNdaWScGDHGzWH4MV&#10;Jtp2/Ev3zBciQNglqKD0vkmkdHlJBt3ENsTBu9jWoA+yLaRusQtwU8tZFMXSYMVhocSGfkrKr9nN&#10;KNhno/SwjPvuKrdpGh/84vw3XSg1/Oy33yA89f4//G7vtYJ5NIfXmXAE5P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vXh6xQAAANwAAAAPAAAAAAAAAAAAAAAAAJgCAABkcnMv&#10;ZG93bnJldi54bWxQSwUGAAAAAAQABAD1AAAAigMAAAAA&#10;" adj="4785" filled="f" strokecolor="#92d050" strokeweight="1pt"/>
                <v:shape id="六边形 30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TgDsUA&#10;AADcAAAADwAAAGRycy9kb3ducmV2LnhtbESPQWvCQBSE74X+h+UVeim6UUPQ6CoiCB4k0NhDj8/s&#10;Mwlm34bsatJ/7wpCj8PMfMOsNoNpxJ06V1tWMBlHIIgLq2suFfyc9qM5COeRNTaWScEfOdis399W&#10;mGrb8zfdc1+KAGGXooLK+zaV0hUVGXRj2xIH72I7gz7IrpS6wz7ATSOnUZRIgzWHhQpb2lVUXPOb&#10;UXDIv7LjIhn6q9xmWXL08fl3Eiv1+TFslyA8Df4//GoftIJZFMPzTDgCcv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VOAOxQAAANwAAAAPAAAAAAAAAAAAAAAAAJgCAABkcnMv&#10;ZG93bnJldi54bWxQSwUGAAAAAAQABAD1AAAAigMAAAAA&#10;" adj="4785" filled="f" strokecolor="#92d050" strokeweight="1pt"/>
                <v:shape id="六边形 30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hFlcUA&#10;AADcAAAADwAAAGRycy9kb3ducmV2LnhtbESPQWvCQBSE74L/YXmCl1I3VhtqdBUpCB4k0Oihx9fs&#10;Mwlm34bsauK/d4WCx2FmvmFWm97U4katqywrmE4iEMS51RUXCk7H3fsXCOeRNdaWScGdHGzWw8EK&#10;E207/qFb5gsRIOwSVFB63yRSurwkg25iG+LgnW1r0AfZFlK32AW4qeVHFMXSYMVhocSGvkvKL9nV&#10;KNhnb+lhEffdRW7TND74+d/vdK7UeNRvlyA89f4V/m/vtYJZ9An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GEWVxQAAANwAAAAPAAAAAAAAAAAAAAAAAJgCAABkcnMv&#10;ZG93bnJldi54bWxQSwUGAAAAAAQABAD1AAAAigMAAAAA&#10;" adj="4785" filled="f" strokecolor="#92d050" strokeweight="1pt"/>
                <v:shape id="六边形 30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rb4sUA&#10;AADcAAAADwAAAGRycy9kb3ducmV2LnhtbESPT4vCMBTE78J+h/AWvMia+oeyW40iC4IHKVg9eHzb&#10;PNti81KarK3f3giCx2FmfsMs172pxY1aV1lWMBlHIIhzqysuFJyO269vEM4ja6wtk4I7OVivPgZL&#10;TLTt+EC3zBciQNglqKD0vkmkdHlJBt3YNsTBu9jWoA+yLaRusQtwU8tpFMXSYMVhocSGfkvKr9m/&#10;UbDLRun+J+67q9ykabz387/zZK7U8LPfLEB46v07/GrvtIJZFMPzTDgCcv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ytvixQAAANwAAAAPAAAAAAAAAAAAAAAAAJgCAABkcnMv&#10;ZG93bnJldi54bWxQSwUGAAAAAAQABAD1AAAAigM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75648" behindDoc="0" locked="0" layoutInCell="1" allowOverlap="1" wp14:anchorId="13382991" wp14:editId="6C9F5ACB">
                <wp:simplePos x="0" y="0"/>
                <wp:positionH relativeFrom="column">
                  <wp:posOffset>1597660</wp:posOffset>
                </wp:positionH>
                <wp:positionV relativeFrom="paragraph">
                  <wp:posOffset>161920</wp:posOffset>
                </wp:positionV>
                <wp:extent cx="551180" cy="523240"/>
                <wp:effectExtent l="0" t="0" r="20320" b="10160"/>
                <wp:wrapNone/>
                <wp:docPr id="171" name="组合 17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72" name="六边形 17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六边形 17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六边形 17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六边形 17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六边形 17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六边形 17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六边形 17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71" o:spid="_x0000_s1026" style="position:absolute;left:0;text-align:left;margin-left:125.8pt;margin-top:12.75pt;width:43.4pt;height:41.2pt;z-index:25167564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APL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">
                <v:shape id="六边形 17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PAfcMA&#10;AADcAAAADwAAAGRycy9kb3ducmV2LnhtbERPTYvCMBC9C/6HMMJeRFNFqts1iggLHqRg9eBxtplt&#10;i82kNNHWf28WFrzN433OetubWjyodZVlBbNpBII4t7riQsHl/D1ZgXAeWWNtmRQ8ycF2MxysMdG2&#10;4xM9Ml+IEMIuQQWl900ipctLMuimtiEO3K9tDfoA20LqFrsQbmo5j6JYGqw4NJTY0L6k/JbdjYJD&#10;Nk6Pn3Hf3eQuTeOjX/xcZwulPkb97guEp96/xf/ugw7zl3P4eyZc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jPAfcMAAADcAAAADwAAAAAAAAAAAAAAAACYAgAAZHJzL2Rv&#10;d25yZXYueG1sUEsFBgAAAAAEAAQA9QAAAIgDAAAAAA==&#10;" adj="4785" filled="f" strokecolor="#92d050" strokeweight="1pt"/>
                <v:shape id="六边形 17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9l5sQA&#10;AADcAAAADwAAAGRycy9kb3ducmV2LnhtbERPTWvCQBC9F/oflin0UnRjK1FjVpFCwYMEGj14HLNj&#10;EpKdDdmtSf99VxB6m8f7nHQ7mlbcqHe1ZQWzaQSCuLC65lLB6fg1WYJwHllja5kU/JKD7eb5KcVE&#10;24G/6Zb7UoQQdgkqqLzvEildUZFBN7UdceCutjfoA+xLqXscQrhp5XsUxdJgzaGhwo4+Kyqa/Mco&#10;2Odv2WEVj0Mjd1kWH/z8cp7NlXp9GXdrEJ5G/y9+uPc6zF98wP2ZcIH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1/ZebEAAAA3AAAAA8AAAAAAAAAAAAAAAAAmAIAAGRycy9k&#10;b3ducmV2LnhtbFBLBQYAAAAABAAEAPUAAACJAwAAAAA=&#10;" adj="4785" filled="f" strokecolor="#92d050" strokeweight="1pt"/>
                <v:shape id="六边形 17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b9ksMA&#10;AADcAAAADwAAAGRycy9kb3ducmV2LnhtbERPTWvCQBC9C/0PyxR6EbOxhNimriIFwYMEjB56HLPT&#10;JJidDdnVxH/vFgre5vE+Z7keTStu1LvGsoJ5FIMgLq1uuFJwOm5nHyCcR9bYWiYFd3KwXr1Mlphp&#10;O/CBboWvRAhhl6GC2vsuk9KVNRl0ke2IA/dre4M+wL6SuschhJtWvsdxKg02HBpq7Oi7pvJSXI2C&#10;XTHN95/pOFzkJs/TvU/OP/NEqbfXcfMFwtPon+J/906H+YsE/p4JF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b9ksMAAADcAAAADwAAAAAAAAAAAAAAAACYAgAAZHJzL2Rv&#10;d25yZXYueG1sUEsFBgAAAAAEAAQA9QAAAIgDAAAAAA==&#10;" adj="4785" filled="f" strokecolor="#92d050" strokeweight="1pt"/>
                <v:shape id="六边形 17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pYCcMA&#10;AADcAAAADwAAAGRycy9kb3ducmV2LnhtbERPTWvCQBC9C/0PyxS8SN0omtroKlIQPEjA6MHjNDsm&#10;wexsyG5N/PfdguBtHu9zVpve1OJOrassK5iMIxDEudUVFwrOp93HAoTzyBpry6TgQQ4267fBChNt&#10;Oz7SPfOFCCHsElRQet8kUrq8JINubBviwF1ta9AH2BZSt9iFcFPLaRTF0mDFoaHEhr5Lym/Zr1Gw&#10;z0bp4Svuu5vcpml88LOfy2Sm1PC93y5BeOr9S/x073WY/zmH/2fCBXL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dpYCcMAAADcAAAADwAAAAAAAAAAAAAAAACYAgAAZHJzL2Rv&#10;d25yZXYueG1sUEsFBgAAAAAEAAQA9QAAAIgDAAAAAA==&#10;" adj="4785" filled="f" strokecolor="#92d050" strokeweight="1pt"/>
                <v:shape id="六边形 17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jGfsMA&#10;AADcAAAADwAAAGRycy9kb3ducmV2LnhtbERPTYvCMBC9C/sfwgheRFNFulqNIguCByls3YPHsRnb&#10;YjMpTbTdf78RhL3N433OZtebWjypdZVlBbNpBII4t7riQsHP+TBZgnAeWWNtmRT8koPd9mOwwUTb&#10;jr/pmflChBB2CSoovW8SKV1ekkE3tQ1x4G62NegDbAupW+xCuKnlPIpiabDi0FBiQ18l5ffsYRQc&#10;s3F6WsV9d5f7NI1PfnG9zBZKjYb9fg3CU+//xW/3UYf5nzG8ngkXy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jGfsMAAADcAAAADwAAAAAAAAAAAAAAAACYAgAAZHJzL2Rv&#10;d25yZXYueG1sUEsFBgAAAAAEAAQA9QAAAIgDAAAAAA==&#10;" adj="4785" filled="f" strokecolor="#92d050" strokeweight="1pt"/>
                <v:shape id="六边形 17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Rj5cMA&#10;AADcAAAADwAAAGRycy9kb3ducmV2LnhtbERPTYvCMBC9C/6HMMJeZE1dpLrVKCIIHqRg9eBxtplt&#10;i82kNNF2//1GELzN433OatObWjyodZVlBdNJBII4t7riQsHlvP9cgHAeWWNtmRT8kYPNejhYYaJt&#10;xyd6ZL4QIYRdggpK75tESpeXZNBNbEMcuF/bGvQBtoXULXYh3NTyK4piabDi0FBiQ7uS8lt2NwoO&#10;2Tg9fsd9d5PbNI2PfvZznc6U+hj12yUIT71/i1/ugw7z53N4PhMu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Rj5cMAAADcAAAADwAAAAAAAAAAAAAAAACYAgAAZHJzL2Rv&#10;d25yZXYueG1sUEsFBgAAAAAEAAQA9QAAAIgDAAAAAA==&#10;" adj="4785" filled="f" strokecolor="#92d050" strokeweight="1pt"/>
                <v:shape id="六边形 17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v3l8YA&#10;AADcAAAADwAAAGRycy9kb3ducmV2LnhtbESPQWvCQBCF74X+h2UKvRTdWCRqdBUpFDxIwNhDj2N2&#10;TILZ2ZDdmvTfdw4FbzO8N+99s9mNrlV36kPj2cBsmoAiLr1tuDLwdf6cLEGFiGyx9UwGfinAbvv8&#10;tMHM+oFPdC9ipSSEQ4YG6hi7TOtQ1uQwTH1HLNrV9w6jrH2lbY+DhLtWvydJqh02LA01dvRRU3kr&#10;fpyBQ/GWH1fpONz0Ps/TY5xfvmdzY15fxv0aVKQxPsz/1wcr+AuhlWdkAr3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9v3l8YAAADcAAAADwAAAAAAAAAAAAAAAACYAgAAZHJz&#10;L2Rvd25yZXYueG1sUEsFBgAAAAAEAAQA9QAAAIsDA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29920" behindDoc="0" locked="0" layoutInCell="1" allowOverlap="1" wp14:anchorId="716B074D" wp14:editId="3203F7E1">
                <wp:simplePos x="0" y="0"/>
                <wp:positionH relativeFrom="column">
                  <wp:posOffset>236850</wp:posOffset>
                </wp:positionH>
                <wp:positionV relativeFrom="paragraph">
                  <wp:posOffset>139065</wp:posOffset>
                </wp:positionV>
                <wp:extent cx="551180" cy="523240"/>
                <wp:effectExtent l="0" t="0" r="20320" b="10160"/>
                <wp:wrapNone/>
                <wp:docPr id="603" name="组合 60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04" name="六边形 60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5" name="六边形 60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6" name="六边形 60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7" name="六边形 60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8" name="六边形 60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9" name="六边形 60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0" name="六边形 61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03" o:spid="_x0000_s1026" style="position:absolute;left:0;text-align:left;margin-left:18.65pt;margin-top:10.95pt;width:43.4pt;height:41.2pt;z-index:25172992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">
                <v:shape id="六边形 60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pDisUA&#10;AADcAAAADwAAAGRycy9kb3ducmV2LnhtbESPQWuDQBSE74X+h+UVeil1TRFprZsQCgUPIsTk0OOr&#10;+6oS962422j+fTYQyHGYmW+YfLOYQZxocr1lBasoBkHcWN1zq+Cw/359B+E8ssbBMik4k4PN+vEh&#10;x0zbmXd0qn0rAoRdhgo678dMStd0ZNBFdiQO3p+dDPogp1bqCecAN4N8i+NUGuw5LHQ40ldHzbH+&#10;NwqK+qUqP9JlPsptVaWlT35/VolSz0/L9hOEp8Xfw7d2oRWkcQL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OkOKxQAAANwAAAAPAAAAAAAAAAAAAAAAAJgCAABkcnMv&#10;ZG93bnJldi54bWxQSwUGAAAAAAQABAD1AAAAigMAAAAA&#10;" adj="4785" filled="f" strokecolor="#92d050" strokeweight="1pt"/>
                <v:shape id="六边形 60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bmEcUA&#10;AADcAAAADwAAAGRycy9kb3ducmV2LnhtbESPQYvCMBSE78L+h/AWvMiaKlrWahRZEDxIwbqHPT6b&#10;Z1tsXkqTtfXfG0HwOMzMN8xq05ta3Kh1lWUFk3EEgji3uuJCwe9p9/UNwnlkjbVlUnAnB5v1x2CF&#10;ibYdH+mW+UIECLsEFZTeN4mULi/JoBvbhjh4F9sa9EG2hdQtdgFuajmNolgarDgslNjQT0n5Nfs3&#10;CvbZKD0s4r67ym2axgc/O/9NZkoNP/vtEoSn3r/Dr/ZeK4ijOTzPhCM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duYRxQAAANwAAAAPAAAAAAAAAAAAAAAAAJgCAABkcnMv&#10;ZG93bnJldi54bWxQSwUGAAAAAAQABAD1AAAAigMAAAAA&#10;" adj="4785" filled="f" strokecolor="#92d050" strokeweight="1pt"/>
                <v:shape id="六边形 60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R4ZsUA&#10;AADcAAAADwAAAGRycy9kb3ducmV2LnhtbESPQWvCQBSE7wX/w/IEL0U3iiwaXUWEggcJNO3B4zP7&#10;TILZtyG7NfHfu4VCj8PMfMNs94NtxIM6XzvWMJ8lIIgLZ2ouNXx/fUxXIHxANtg4Jg1P8rDfjd62&#10;mBrX8yc98lCKCGGfooYqhDaV0hcVWfQz1xJH7+Y6iyHKrpSmwz7CbSMXSaKkxZrjQoUtHSsq7vmP&#10;1XDK37PzWg39XR6yTJ3D8nqZL7WejIfDBkSgIfyH/9ono0ElCn7PxCMgd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pHhmxQAAANwAAAAPAAAAAAAAAAAAAAAAAJgCAABkcnMv&#10;ZG93bnJldi54bWxQSwUGAAAAAAQABAD1AAAAigMAAAAA&#10;" adj="4785" filled="f" strokecolor="#92d050" strokeweight="1pt"/>
                <v:shape id="六边形 60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jd/cUA&#10;AADcAAAADwAAAGRycy9kb3ducmV2LnhtbESPQYvCMBSE78L+h/AWvIiminTXrlFkQfAgBese9vhs&#10;nm2xeSlNtPXfG0HwOMzMN8xy3Zta3Kh1lWUF00kEgji3uuJCwd9xO/4G4TyyxtoyKbiTg/XqY7DE&#10;RNuOD3TLfCEChF2CCkrvm0RKl5dk0E1sQxy8s20N+iDbQuoWuwA3tZxFUSwNVhwWSmzot6T8kl2N&#10;gl02SveLuO8ucpOm8d7PT//TuVLDz37zA8JT79/hV3unFcTRFz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6N39xQAAANwAAAAPAAAAAAAAAAAAAAAAAJgCAABkcnMv&#10;ZG93bnJldi54bWxQSwUGAAAAAAQABAD1AAAAigMAAAAA&#10;" adj="4785" filled="f" strokecolor="#92d050" strokeweight="1pt"/>
                <v:shape id="六边形 60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dJj8MA&#10;AADcAAAADwAAAGRycy9kb3ducmV2LnhtbERPTWuDQBC9B/oflin0EpI1JUhrs4oUCh5EiOmhx4k7&#10;VdGdFXcb7b/vHgo5Pt73KVvNKG40u96ygsM+AkHcWN1zq+Dz8rF7AeE8ssbRMin4JQdZ+rA5YaLt&#10;wme61b4VIYRdggo676dEStd0ZNDt7UQcuG87G/QBzq3UMy4h3IzyOYpiabDn0NDhRO8dNUP9YxQU&#10;9bYqX+N1GWReVXHpj9evw1Gpp8c1fwPhafV38b+70AriKKwNZ8IR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dJj8MAAADcAAAADwAAAAAAAAAAAAAAAACYAgAAZHJzL2Rv&#10;d25yZXYueG1sUEsFBgAAAAAEAAQA9QAAAIgDAAAAAA==&#10;" adj="4785" filled="f" strokecolor="#92d050" strokeweight="1pt"/>
                <v:shape id="六边形 60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vsFMYA&#10;AADcAAAADwAAAGRycy9kb3ducmV2LnhtbESPQWuDQBSE74X+h+UVeinNmhKksdmIFAIeRIjpocdX&#10;91Ul7ltxN9H8+2wgkOMwM98wm3Q2vTjT6DrLCpaLCARxbXXHjYKfw+79E4TzyBp7y6TgQg7S7fPT&#10;BhNtJ97TufKNCBB2CSpovR8SKV3dkkG3sANx8P7taNAHOTZSjzgFuOnlRxTF0mDHYaHFgb5bqo/V&#10;ySjIq7eyWMfzdJRZWcaFX/39LldKvb7M2RcIT7N/hO/tXCuIozXczoQjIL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DvsFMYAAADcAAAADwAAAAAAAAAAAAAAAACYAgAAZHJz&#10;L2Rvd25yZXYueG1sUEsFBgAAAAAEAAQA9QAAAIsDAAAAAA==&#10;" adj="4785" filled="f" strokecolor="#92d050" strokeweight="1pt"/>
                <v:shape id="六边形 61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jTVMMA&#10;AADcAAAADwAAAGRycy9kb3ducmV2LnhtbERPTWuDQBC9F/Iflgn0UprVEiS12QQJFDyIUJNDj1N3&#10;qhJ3VtyN2n+fPQR6fLzv/XExvZhodJ1lBfEmAkFcW91xo+By/nzdgXAeWWNvmRT8kYPjYfW0x1Tb&#10;mb9oqnwjQgi7FBW03g+plK5uyaDb2IE4cL92NOgDHBupR5xDuOnlWxQl0mDHoaHFgU4t1dfqZhTk&#10;1UtZvCfLfJVZWSaF3/58x1ulntdL9gHC0+L/xQ93rhUkcZgfzoQjIA9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jTVMMAAADcAAAADwAAAAAAAAAAAAAAAACYAgAAZHJzL2Rv&#10;d25yZXYueG1sUEsFBgAAAAAEAAQA9QAAAIgDAAAAAA==&#10;" adj="4785" filled="f" strokecolor="#92d050" strokeweight="1pt"/>
              </v:group>
            </w:pict>
          </mc:Fallback>
        </mc:AlternateContent>
      </w:r>
      <w:r>
        <w:rPr>
          <w:noProof/>
          <w:lang w:val="en-US"/>
        </w:rPr>
        <mc:AlternateContent>
          <mc:Choice Requires="wpg">
            <w:drawing>
              <wp:anchor distT="0" distB="0" distL="114300" distR="114300" simplePos="0" relativeHeight="251721728" behindDoc="0" locked="0" layoutInCell="1" allowOverlap="1" wp14:anchorId="5EB2AAF4" wp14:editId="07554E33">
                <wp:simplePos x="0" y="0"/>
                <wp:positionH relativeFrom="column">
                  <wp:posOffset>4498340</wp:posOffset>
                </wp:positionH>
                <wp:positionV relativeFrom="paragraph">
                  <wp:posOffset>48255</wp:posOffset>
                </wp:positionV>
                <wp:extent cx="551180" cy="523240"/>
                <wp:effectExtent l="0" t="0" r="20320" b="10160"/>
                <wp:wrapNone/>
                <wp:docPr id="539" name="组合 53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40" name="六边形 54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六边形 54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2" name="六边形 54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3" name="六边形 54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六边形 54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5" name="六边形 54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6" name="六边形 54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39" o:spid="_x0000_s1026" style="position:absolute;left:0;text-align:left;margin-left:354.2pt;margin-top:3.8pt;width:43.4pt;height:41.2pt;z-index:25172172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">
                <v:shape id="六边形 54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6dNcIA&#10;AADcAAAADwAAAGRycy9kb3ducmV2LnhtbERPTYvCMBC9C/sfwix4EU2VWtauUWRB8CAFq4c9js3Y&#10;FptJaaLt/vvNQfD4eN/r7WAa8aTO1ZYVzGcRCOLC6ppLBZfzfvoFwnlkjY1lUvBHDrabj9EaU217&#10;PtEz96UIIexSVFB536ZSuqIig25mW+LA3Wxn0AfYlVJ32Idw08hFFCXSYM2hocKWfioq7vnDKDjk&#10;k+y4Sob+LndZlhx9fP2dx0qNP4fdNwhPg3+LX+6DVrCMw/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Tp01wgAAANwAAAAPAAAAAAAAAAAAAAAAAJgCAABkcnMvZG93&#10;bnJldi54bWxQSwUGAAAAAAQABAD1AAAAhwMAAAAA&#10;" adj="4785" filled="f" strokecolor="#92d050" strokeweight="1pt"/>
                <v:shape id="六边形 54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I4rsYA&#10;AADcAAAADwAAAGRycy9kb3ducmV2LnhtbESPQWvCQBSE7wX/w/IEL0U3KWmwqauIUPAggUYPHl+z&#10;r0kw+zZkVxP/vSsUehxm5htmtRlNK27Uu8aygngRgSAurW64UnA6fs2XIJxH1thaJgV3crBZT15W&#10;mGk78DfdCl+JAGGXoYLa+y6T0pU1GXQL2xEH79f2Bn2QfSV1j0OAm1a+RVEqDTYcFmrsaFdTeSmu&#10;RsG+eM0PH+k4XOQ2z9ODT37OcaLUbDpuP0F4Gv1/+K+91wrekxie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I4rsYAAADcAAAADwAAAAAAAAAAAAAAAACYAgAAZHJz&#10;L2Rvd25yZXYueG1sUEsFBgAAAAAEAAQA9QAAAIsDAAAAAA==&#10;" adj="4785" filled="f" strokecolor="#92d050" strokeweight="1pt"/>
                <v:shape id="六边形 54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Cm2cYA&#10;AADcAAAADwAAAGRycy9kb3ducmV2LnhtbESPQWvCQBSE7wX/w/IKvRSzUdLQpq4iguBBAo0eenxm&#10;X5Ng9m3Irib9964geBxm5htmsRpNK67Uu8ayglkUgyAurW64UnA8bKefIJxH1thaJgX/5GC1nLws&#10;MNN24B+6Fr4SAcIuQwW1910mpStrMugi2xEH78/2Bn2QfSV1j0OAm1bO4ziVBhsOCzV2tKmpPBcX&#10;o2BXvOf7r3QcznKd5+neJ6ffWaLU2+u4/gbhafTP8KO90wo+kjncz4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Cm2cYAAADcAAAADwAAAAAAAAAAAAAAAACYAgAAZHJz&#10;L2Rvd25yZXYueG1sUEsFBgAAAAAEAAQA9QAAAIsDAAAAAA==&#10;" adj="4785" filled="f" strokecolor="#92d050" strokeweight="1pt"/>
                <v:shape id="六边形 54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JwDQsYA&#10;AADcAAAADwAAAGRycy9kb3ducmV2LnhtbESPQWvCQBSE7wX/w/IEL0U3tmnQ6CpSEDxIoNGDx2f2&#10;mQSzb0N2Nem/7xYKPQ4z8w2z3g6mEU/qXG1ZwXwWgSAurK65VHA+7acLEM4ja2wsk4JvcrDdjF7W&#10;mGrb8xc9c1+KAGGXooLK+zaV0hUVGXQz2xIH72Y7gz7IrpS6wz7ATSPfoiiRBmsOCxW29FlRcc8f&#10;RsEhf82Oy2To73KXZcnRx9fLPFZqMh52KxCeBv8f/msftIKP+B1+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JwDQsYAAADcAAAADwAAAAAAAAAAAAAAAACYAgAAZHJz&#10;L2Rvd25yZXYueG1sUEsFBgAAAAAEAAQA9QAAAIsDAAAAAA==&#10;" adj="4785" filled="f" strokecolor="#92d050" strokeweight="1pt"/>
                <v:shape id="六边形 54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WbNsUA&#10;AADcAAAADwAAAGRycy9kb3ducmV2LnhtbESPQWvCQBSE7wX/w/IEL0U3ljRodBURCh4k0OjB4zP7&#10;TILZtyG7mvjvu4VCj8PMfMOst4NpxJM6V1tWMJ9FIIgLq2suFZxPX9MFCOeRNTaWScGLHGw3o7c1&#10;ptr2/E3P3JciQNilqKDyvk2ldEVFBt3MtsTBu9nOoA+yK6XusA9w08iPKEqkwZrDQoUt7Ssq7vnD&#10;KDjk79lxmQz9Xe6yLDn6+HqZx0pNxsNuBcLT4P/Df+2DVvAZx/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Zs2xQAAANwAAAAPAAAAAAAAAAAAAAAAAJgCAABkcnMv&#10;ZG93bnJldi54bWxQSwUGAAAAAAQABAD1AAAAigMAAAAA&#10;" adj="4785" filled="f" strokecolor="#92d050" strokeweight="1pt"/>
                <v:shape id="六边形 54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k+rcUA&#10;AADcAAAADwAAAGRycy9kb3ducmV2LnhtbESPQWvCQBSE7wX/w/IEL0U3SgwaXUWEggcJNO3B4zP7&#10;TILZtyG7NfHfu4VCj8PMfMNs94NpxIM6V1tWMJ9FIIgLq2suFXx/fUxXIJxH1thYJgVPcrDfjd62&#10;mGrb8yc9cl+KAGGXooLK+zaV0hUVGXQz2xIH72Y7gz7IrpS6wz7ATSMXUZRIgzWHhQpbOlZU3PMf&#10;o+CUv2fndTL0d3nIsuTs4+tlHis1GQ+HDQhPg/8P/7VPWsEyXsL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OT6txQAAANwAAAAPAAAAAAAAAAAAAAAAAJgCAABkcnMv&#10;ZG93bnJldi54bWxQSwUGAAAAAAQABAD1AAAAigMAAAAA&#10;" adj="4785" filled="f" strokecolor="#92d050" strokeweight="1pt"/>
                <v:shape id="六边形 54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g2sUA&#10;AADcAAAADwAAAGRycy9kb3ducmV2LnhtbESPQWvCQBSE7wX/w/IEL0U3ljRodBURCh4k0OjB4zP7&#10;TILZtyG7mvjvu4VCj8PMfMOst4NpxJM6V1tWMJ9FIIgLq2suFZxPX9MFCOeRNTaWScGLHGw3o7c1&#10;ptr2/E3P3JciQNilqKDyvk2ldEVFBt3MtsTBu9nOoA+yK6XusA9w08iPKEqkwZrDQoUt7Ssq7vnD&#10;KDjk79lxmQz9Xe6yLDn6+HqZx0pNxsNuBcLT4P/Df+2DVvAZJ/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6Da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63360" behindDoc="0" locked="0" layoutInCell="1" allowOverlap="1" wp14:anchorId="68166B3F" wp14:editId="3F1D2D53">
                <wp:simplePos x="0" y="0"/>
                <wp:positionH relativeFrom="column">
                  <wp:posOffset>2108200</wp:posOffset>
                </wp:positionH>
                <wp:positionV relativeFrom="paragraph">
                  <wp:posOffset>48260</wp:posOffset>
                </wp:positionV>
                <wp:extent cx="551180" cy="523240"/>
                <wp:effectExtent l="0" t="0" r="20320" b="10160"/>
                <wp:wrapNone/>
                <wp:docPr id="75" name="组合 7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76" name="六边形 7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六边形 7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六边形 7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六边形 7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六边形 8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六边形 8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六边形 8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75" o:spid="_x0000_s1026" style="position:absolute;left:0;text-align:left;margin-left:166pt;margin-top:3.8pt;width:43.4pt;height:41.2pt;z-index:25166336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">
                <v:shape id="六边形 7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vtl8QA&#10;AADbAAAADwAAAGRycy9kb3ducmV2LnhtbESPQYvCMBSE78L+h/AEL6KpIl2tRpEFwYMUtu7B47N5&#10;tsXmpTTRdv/9RhD2OMzMN8xm15taPKl1lWUFs2kEgji3uuJCwc/5MFmCcB5ZY22ZFPySg932Y7DB&#10;RNuOv+mZ+UIECLsEFZTeN4mULi/JoJvahjh4N9sa9EG2hdQtdgFuajmPolgarDgslNjQV0n5PXsY&#10;BcdsnJ5Wcd/d5T5N45NfXC+zhVKjYb9fg/DU+//wu33UCj5jeH0JP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77ZfEAAAA2wAAAA8AAAAAAAAAAAAAAAAAmAIAAGRycy9k&#10;b3ducmV2LnhtbFBLBQYAAAAABAAEAPUAAACJAwAAAAA=&#10;" adj="4785" filled="f" strokecolor="#92d050" strokeweight="1pt"/>
                <v:shape id="六边形 7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dIDMQA&#10;AADbAAAADwAAAGRycy9kb3ducmV2LnhtbESPQYvCMBSE78L+h/AWvIimitS1axRZEDxIYauHPT6b&#10;Z1tsXkoTbf33RhD2OMzMN8xq05ta3Kl1lWUF00kEgji3uuJCwem4G3+BcB5ZY22ZFDzIwWb9MVhh&#10;om3Hv3TPfCEChF2CCkrvm0RKl5dk0E1sQxy8i20N+iDbQuoWuwA3tZxFUSwNVhwWSmzop6T8mt2M&#10;gn02Sg/LuO+ucpum8cHPz3/TuVLDz377DcJT7//D7/ZeK1gs4PUl/AC5f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3SAzEAAAA2wAAAA8AAAAAAAAAAAAAAAAAmAIAAGRycy9k&#10;b3ducmV2LnhtbFBLBQYAAAAABAAEAPUAAACJAwAAAAA=&#10;" adj="4785" filled="f" strokecolor="#92d050" strokeweight="1pt"/>
                <v:shape id="六边形 7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jcfsEA&#10;AADbAAAADwAAAGRycy9kb3ducmV2LnhtbERPTYvCMBC9C/sfwizsRWyqSNVqFFkQPEjBuoc9js3Y&#10;FptJabK2++/NQfD4eN+b3WAa8aDO1ZYVTKMYBHFhdc2lgp/LYbIE4TyyxsYyKfgnB7vtx2iDqbY9&#10;n+mR+1KEEHYpKqi8b1MpXVGRQRfZljhwN9sZ9AF2pdQd9iHcNHIWx4k0WHNoqLCl74qKe/5nFBzz&#10;cXZaJUN/l/ssS05+fv2dzpX6+hz2axCeBv8Wv9xHrWARxoYv4Qf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Ro3H7BAAAA2wAAAA8AAAAAAAAAAAAAAAAAmAIAAGRycy9kb3du&#10;cmV2LnhtbFBLBQYAAAAABAAEAPUAAACGAwAAAAA=&#10;" adj="4785" filled="f" strokecolor="#92d050" strokeweight="1pt"/>
                <v:shape id="六边形 7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R55cQA&#10;AADbAAAADwAAAGRycy9kb3ducmV2LnhtbESPQYvCMBSE74L/IbyFvciaukhdu0YRQfAgBasHj8/m&#10;2Rabl9JE2/33G0HwOMzMN8xi1ZtaPKh1lWUFk3EEgji3uuJCwem4/foB4TyyxtoyKfgjB6vlcLDA&#10;RNuOD/TIfCEChF2CCkrvm0RKl5dk0I1tQxy8q20N+iDbQuoWuwA3tfyOolgarDgslNjQpqT8lt2N&#10;gl02SvfzuO9ucp2m8d5PL+fJVKnPj379C8JT79/hV3unFczm8PwSfoB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keeXEAAAA2wAAAA8AAAAAAAAAAAAAAAAAmAIAAGRycy9k&#10;b3ducmV2LnhtbFBLBQYAAAAABAAEAPUAAACJAwAAAAA=&#10;" adj="4785" filled="f" strokecolor="#92d050" strokeweight="1pt"/>
                <v:shape id="六边形 8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ugX8AA&#10;AADbAAAADwAAAGRycy9kb3ducmV2LnhtbERPTYvCMBC9C/6HMIIX0dRFilajiLDgQQpbPXgcm7Et&#10;NpPSRFv/vTkIe3y8782uN7V4UesqywrmswgEcW51xYWCy/l3ugThPLLG2jIpeJOD3XY42GCibcd/&#10;9Mp8IUIIuwQVlN43iZQuL8mgm9mGOHB32xr0AbaF1C12IdzU8ieKYmmw4tBQYkOHkvJH9jQKjtkk&#10;Pa3ivnvIfZrGJ7+4XecLpcajfr8G4an3/+Kv+6gVLMP68CX8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8ugX8AAAADbAAAADwAAAAAAAAAAAAAAAACYAgAAZHJzL2Rvd25y&#10;ZXYueG1sUEsFBgAAAAAEAAQA9QAAAIUDAAAAAA==&#10;" adj="4785" filled="f" strokecolor="#92d050" strokeweight="1pt"/>
                <v:shape id="六边形 8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cFxMQA&#10;AADbAAAADwAAAGRycy9kb3ducmV2LnhtbESPQYvCMBSE7wv+h/AEL4umFSlajSLCggcpbPXg8dk8&#10;22LzUpqsrf/eLCzscZiZb5jNbjCNeFLnassK4lkEgriwuuZSweX8NV2CcB5ZY2OZFLzIwW47+thg&#10;qm3P3/TMfSkChF2KCirv21RKV1Rk0M1sSxy8u+0M+iC7UuoO+wA3jZxHUSIN1hwWKmzpUFHxyH+M&#10;gmP+mZ1WydA/5D7LkpNf3K7xQqnJeNivQXga/H/4r33UCpYx/H4JP0Bu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HBcTEAAAA2wAAAA8AAAAAAAAAAAAAAAAAmAIAAGRycy9k&#10;b3ducmV2LnhtbFBLBQYAAAAABAAEAPUAAACJAwAAAAA=&#10;" adj="4785" filled="f" strokecolor="#92d050" strokeweight="1pt"/>
                <v:shape id="六边形 8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Wbs8QA&#10;AADbAAAADwAAAGRycy9kb3ducmV2LnhtbESPQYvCMBSE78L+h/AWvIimipRu1yiyIHiQgtXDHp/N&#10;27bYvJQma+u/N4LgcZiZb5jVZjCNuFHnassK5rMIBHFhdc2lgvNpN01AOI+ssbFMCu7kYLP+GK0w&#10;1bbnI91yX4oAYZeigsr7NpXSFRUZdDPbEgfvz3YGfZBdKXWHfYCbRi6iKJYGaw4LFbb0U1Fxzf+N&#10;gn0+yQ5f8dBf5TbL4oNfXn7nS6XGn8P2G4Snwb/Dr/ZeK0gW8PwSfoB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Vm7PEAAAA2wAAAA8AAAAAAAAAAAAAAAAAmAIAAGRycy9k&#10;b3ducmV2LnhtbFBLBQYAAAAABAAEAPUAAACJAwAAAAA=&#10;" adj="4785" filled="f" strokecolor="#92d050" strokeweight="1pt"/>
              </v:group>
            </w:pict>
          </mc:Fallback>
        </mc:AlternateContent>
      </w:r>
      <w:r>
        <w:rPr>
          <w:noProof/>
          <w:lang w:val="en-US"/>
        </w:rPr>
        <mc:AlternateContent>
          <mc:Choice Requires="wpg">
            <w:drawing>
              <wp:anchor distT="0" distB="0" distL="114300" distR="114300" simplePos="0" relativeHeight="251662336" behindDoc="0" locked="0" layoutInCell="1" allowOverlap="1" wp14:anchorId="5C827CAA" wp14:editId="14F565F8">
                <wp:simplePos x="0" y="0"/>
                <wp:positionH relativeFrom="column">
                  <wp:posOffset>2626365</wp:posOffset>
                </wp:positionH>
                <wp:positionV relativeFrom="paragraph">
                  <wp:posOffset>141605</wp:posOffset>
                </wp:positionV>
                <wp:extent cx="551180" cy="523240"/>
                <wp:effectExtent l="0" t="0" r="20320" b="10160"/>
                <wp:wrapNone/>
                <wp:docPr id="67" name="组合 6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8" name="六边形 6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六边形 6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六边形 7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六边形 7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六边形 7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六边形 7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六边形 7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7" o:spid="_x0000_s1026" style="position:absolute;left:0;text-align:left;margin-left:206.8pt;margin-top:11.15pt;width:43.4pt;height:41.2pt;z-index:25166233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">
                <v:shape id="六边形 6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FKo8AA&#10;AADbAAAADwAAAGRycy9kb3ducmV2LnhtbERPTYvCMBC9L/gfwgheFk0VKVqNIoLgQQpbPXgcm7Et&#10;NpPSRFv/vTkIe3y87/W2N7V4UesqywqmkwgEcW51xYWCy/kwXoBwHlljbZkUvMnBdjP4WWOibcd/&#10;9Mp8IUIIuwQVlN43iZQuL8mgm9iGOHB32xr0AbaF1C12IdzUchZFsTRYcWgosaF9SfkjexoFx+w3&#10;PS3jvnvIXZrGJz+/XadzpUbDfrcC4an3/+Kv+6gVxGFs+BJ+gNx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bFKo8AAAADbAAAADwAAAAAAAAAAAAAAAACYAgAAZHJzL2Rvd25y&#10;ZXYueG1sUEsFBgAAAAAEAAQA9QAAAIUDAAAAAA==&#10;" adj="4785" filled="f" strokecolor="#92d050" strokeweight="1pt"/>
                <v:shape id="六边形 6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3vOMUA&#10;AADbAAAADwAAAGRycy9kb3ducmV2LnhtbESPQWuDQBSE74X+h+UVeil1TQnSWDchFAIeRIjpocdX&#10;91Ul7ltxN9H8+2wgkOMwM98w2WY2vTjT6DrLChZRDIK4trrjRsHPYff+CcJ5ZI29ZVJwIQeb9fNT&#10;hqm2E+/pXPlGBAi7FBW03g+plK5uyaCL7EAcvH87GvRBjo3UI04Bbnr5EceJNNhxWGhxoO+W6mN1&#10;Mgry6q0sVsk8HeW2LJPCL/9+F0ulXl/m7RcIT7N/hO/tXCtIVnD7En6AX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e84xQAAANsAAAAPAAAAAAAAAAAAAAAAAJgCAABkcnMv&#10;ZG93bnJldi54bWxQSwUGAAAAAAQABAD1AAAAigMAAAAA&#10;" adj="4785" filled="f" strokecolor="#92d050" strokeweight="1pt"/>
                <v:shape id="六边形 7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7QeMEA&#10;AADbAAAADwAAAGRycy9kb3ducmV2LnhtbERPTYvCMBC9C/sfwizsRWyqSNVqFFkQPEjBuoc9js3Y&#10;FptJabK2++/NQfD4eN+b3WAa8aDO1ZYVTKMYBHFhdc2lgp/LYbIE4TyyxsYyKfgnB7vtx2iDqbY9&#10;n+mR+1KEEHYpKqi8b1MpXVGRQRfZljhwN9sZ9AF2pdQd9iHcNHIWx4k0WHNoqLCl74qKe/5nFBzz&#10;cXZaJUN/l/ssS05+fv2dzpX6+hz2axCeBv8Wv9xHrWAR1ocv4Qf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oe0HjBAAAA2wAAAA8AAAAAAAAAAAAAAAAAmAIAAGRycy9kb3du&#10;cmV2LnhtbFBLBQYAAAAABAAEAPUAAACGAwAAAAA=&#10;" adj="4785" filled="f" strokecolor="#92d050" strokeweight="1pt"/>
                <v:shape id="六边形 7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J148QA&#10;AADbAAAADwAAAGRycy9kb3ducmV2LnhtbESPQWvCQBSE7wX/w/KEXopuUiRqdBURCh4kYPTg8Zl9&#10;JsHs25DdmvTfdwsFj8PMfMOst4NpxJM6V1tWEE8jEMSF1TWXCi7nr8kChPPIGhvLpOCHHGw3o7c1&#10;ptr2fKJn7ksRIOxSVFB536ZSuqIig25qW+Lg3W1n0AfZlVJ32Ae4aeRnFCXSYM1hocKW9hUVj/zb&#10;KDjkH9lxmQz9Q+6yLDn62e0az5R6Hw+7FQhPg3+F/9sHrWAew9+X8AP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SdePEAAAA2wAAAA8AAAAAAAAAAAAAAAAAmAIAAGRycy9k&#10;b3ducmV2LnhtbFBLBQYAAAAABAAEAPUAAACJAwAAAAA=&#10;" adj="4785" filled="f" strokecolor="#92d050" strokeweight="1pt"/>
                <v:shape id="六边形 7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DrlMUA&#10;AADbAAAADwAAAGRycy9kb3ducmV2LnhtbESPQWuDQBSE74X8h+UFeinNqgTb2mxCCBQ8BKE2hxxf&#10;3VeVuG/F3aj599lCocdhZr5hNrvZdGKkwbWWFcSrCARxZXXLtYLT18fzKwjnkTV2lknBjRzstouH&#10;DWbaTvxJY+lrESDsMlTQeN9nUrqqIYNuZXvi4P3YwaAPcqilHnAKcNPJJIpSabDlsNBgT4eGqkt5&#10;NQry8qk4vqXzdJH7okiPfv19jtdKPS7n/TsIT7P/D/+1c63gJYHfL+EHyO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gOuUxQAAANsAAAAPAAAAAAAAAAAAAAAAAJgCAABkcnMv&#10;ZG93bnJldi54bWxQSwUGAAAAAAQABAD1AAAAigMAAAAA&#10;" adj="4785" filled="f" strokecolor="#92d050" strokeweight="1pt"/>
                <v:shape id="六边形 7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xOD8UA&#10;AADbAAAADwAAAGRycy9kb3ducmV2LnhtbESPQWvCQBSE74X+h+UVeim6sZWoMatIoeBBAo0ePD6z&#10;zyQk+zZktyb9911B6HGYmW+YdDuaVtyod7VlBbNpBIK4sLrmUsHp+DVZgnAeWWNrmRT8koPt5vkp&#10;xUTbgb/plvtSBAi7BBVU3neJlK6oyKCb2o44eFfbG/RB9qXUPQ4Bblr5HkWxNFhzWKiwo8+Kiib/&#10;MQr2+Vt2WMXj0MhdlsUHP7+cZ3OlXl/G3RqEp9H/hx/tvVaw+ID7l/AD5O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zE4PxQAAANsAAAAPAAAAAAAAAAAAAAAAAJgCAABkcnMv&#10;ZG93bnJldi54bWxQSwUGAAAAAAQABAD1AAAAigMAAAAA&#10;" adj="4785" filled="f" strokecolor="#92d050" strokeweight="1pt"/>
                <v:shape id="六边形 7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XWe8UA&#10;AADbAAAADwAAAGRycy9kb3ducmV2LnhtbESPQWvCQBSE74X+h+UVvBTdKCG2aVaRQsGDBBo99PjM&#10;viYh2bchuzXx37uC0OMwM98w2XYynbjQ4BrLCpaLCARxaXXDlYLT8Wv+BsJ5ZI2dZVJwJQfbzfNT&#10;hqm2I3/TpfCVCBB2KSqove9TKV1Zk0G3sD1x8H7tYNAHOVRSDzgGuOnkKooSabDhsFBjT581lW3x&#10;ZxTsi9f88J5MYyt3eZ4cfHz+WcZKzV6m3QcIT5P/Dz/ae61gHcP9S/gBcnM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JdZ7xQAAANsAAAAPAAAAAAAAAAAAAAAAAJgCAABkcnMv&#10;ZG93bnJldi54bWxQSwUGAAAAAAQABAD1AAAAigM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05344" behindDoc="0" locked="0" layoutInCell="1" allowOverlap="1" wp14:anchorId="011942D4" wp14:editId="41256BF9">
                <wp:simplePos x="0" y="0"/>
                <wp:positionH relativeFrom="column">
                  <wp:posOffset>3654425</wp:posOffset>
                </wp:positionH>
                <wp:positionV relativeFrom="paragraph">
                  <wp:posOffset>108585</wp:posOffset>
                </wp:positionV>
                <wp:extent cx="551180" cy="523240"/>
                <wp:effectExtent l="0" t="0" r="20320" b="10160"/>
                <wp:wrapNone/>
                <wp:docPr id="403" name="组合 40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04" name="六边形 40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5" name="六边形 40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6" name="六边形 40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7" name="六边形 40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8" name="六边形 40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9" name="六边形 40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0" name="六边形 41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03" o:spid="_x0000_s1026" style="position:absolute;left:0;text-align:left;margin-left:287.75pt;margin-top:8.55pt;width:43.4pt;height:41.2pt;z-index:25170534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">
                <v:shape id="六边形 40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ta8UA&#10;AADcAAAADwAAAGRycy9kb3ducmV2LnhtbESPQWuDQBSE74X8h+UFcil1TRBJrZsQAgUPItT2kOOr&#10;+6IS962422j/fbdQ6HGYmW+Y/LiYQdxpcr1lBdsoBkHcWN1zq+Dj/fVpD8J5ZI2DZVLwTQ6Oh9VD&#10;jpm2M7/RvfatCBB2GSrovB8zKV3TkUEX2ZE4eFc7GfRBTq3UE84Bbga5i+NUGuw5LHQ40rmj5lZ/&#10;GQVF/ViVz+ky3+SpqtLSJ5+XbaLUZr2cXkB4Wvx/+K9daAVJnMDvmXAE5O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i1rxQAAANwAAAAPAAAAAAAAAAAAAAAAAJgCAABkcnMv&#10;ZG93bnJldi54bWxQSwUGAAAAAAQABAD1AAAAigMAAAAA&#10;" adj="4785" filled="f" strokecolor="#92d050" strokeweight="1pt"/>
                <v:shape id="六边形 40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KI8MYA&#10;AADcAAAADwAAAGRycy9kb3ducmV2LnhtbESPQWuDQBSE74X8h+UFeil1TTHSmqwSAoUcghDTQ4+v&#10;7otK3LfibqL9991CocdhZr5htsVsenGn0XWWFayiGARxbXXHjYKP8/vzKwjnkTX2lknBNzko8sXD&#10;FjNtJz7RvfKNCBB2GSpovR8yKV3dkkEX2YE4eBc7GvRBjo3UI04Bbnr5EsepNNhxWGhxoH1L9bW6&#10;GQWH6qk8vqXzdJW7skyPPvn6XCVKPS7n3QaEp9n/h//aB60gidfweyYcAZn/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KI8MYAAADcAAAADwAAAAAAAAAAAAAAAACYAgAAZHJz&#10;L2Rvd25yZXYueG1sUEsFBgAAAAAEAAQA9QAAAIsDAAAAAA==&#10;" adj="4785" filled="f" strokecolor="#92d050" strokeweight="1pt"/>
                <v:shape id="六边形 40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Wh8UA&#10;AADcAAAADwAAAGRycy9kb3ducmV2LnhtbESPQWuDQBSE74X+h+UVeil1TRFprZsQCgUPIsTk0OOr&#10;+6oS962422j+fTYQyHGYmW+YfLOYQZxocr1lBasoBkHcWN1zq+Cw/359B+E8ssbBMik4k4PN+vEh&#10;x0zbmXd0qn0rAoRdhgo678dMStd0ZNBFdiQO3p+dDPogp1bqCecAN4N8i+NUGuw5LHQ40ldHzbH+&#10;NwqK+qUqP9JlPsptVaWlT35/VolSz0/L9hOEp8Xfw7d2oRUkcQrXM+EIyP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YBaHxQAAANwAAAAPAAAAAAAAAAAAAAAAAJgCAABkcnMv&#10;ZG93bnJldi54bWxQSwUGAAAAAAQABAD1AAAAigMAAAAA&#10;" adj="4785" filled="f" strokecolor="#92d050" strokeweight="1pt"/>
                <v:shape id="六边形 40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yzHMYA&#10;AADcAAAADwAAAGRycy9kb3ducmV2LnhtbESPQWvCQBSE74X+h+UVvBTdKCG2aVaRQsGDBBo99PjM&#10;viYh2bchuzXx37uC0OMwM98w2XYynbjQ4BrLCpaLCARxaXXDlYLT8Wv+BsJ5ZI2dZVJwJQfbzfNT&#10;hqm2I3/TpfCVCBB2KSqove9TKV1Zk0G3sD1x8H7tYNAHOVRSDzgGuOnkKooSabDhsFBjT581lW3x&#10;ZxTsi9f88J5MYyt3eZ4cfHz+WcZKzV6m3QcIT5P/Dz/ae60gjtZwPxOO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yyzHMYAAADcAAAADwAAAAAAAAAAAAAAAACYAgAAZHJz&#10;L2Rvd25yZXYueG1sUEsFBgAAAAAEAAQA9QAAAIsDAAAAAA==&#10;" adj="4785" filled="f" strokecolor="#92d050" strokeweight="1pt"/>
                <v:shape id="六边形 40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MnbsIA&#10;AADcAAAADwAAAGRycy9kb3ducmV2LnhtbERPTYvCMBC9C/sfwix4EZsqpazVKLIgeJCCdQ8ex2Zs&#10;i82kNFlb//3msODx8b43u9G04km9aywrWEQxCOLS6oYrBT+Xw/wLhPPIGlvLpOBFDnbbj8kGM20H&#10;PtOz8JUIIewyVFB732VSurImgy6yHXHg7rY36APsK6l7HEK4aeUyjlNpsOHQUGNH3zWVj+LXKDgW&#10;s/y0SsfhIfd5np58crsuEqWmn+N+DcLT6N/if/dRK0jisDa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syduwgAAANwAAAAPAAAAAAAAAAAAAAAAAJgCAABkcnMvZG93&#10;bnJldi54bWxQSwUGAAAAAAQABAD1AAAAhwMAAAAA&#10;" adj="4785" filled="f" strokecolor="#92d050" strokeweight="1pt"/>
                <v:shape id="六边形 40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C9cUA&#10;AADcAAAADwAAAGRycy9kb3ducmV2LnhtbESPQYvCMBSE7wv+h/AEL4umSilajSLCggcpbPXg8dk8&#10;22LzUpqsrf/eLCzscZiZb5jNbjCNeFLnassK5rMIBHFhdc2lgsv5a7oE4TyyxsYyKXiRg9129LHB&#10;VNuev+mZ+1IECLsUFVTet6mUrqjIoJvZljh4d9sZ9EF2pdQd9gFuGrmIokQarDksVNjSoaLikf8Y&#10;Bcf8MzutkqF/yH2WJScf367zWKnJeNivQXga/H/4r33UCuJoBb9nwhGQ2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4L1xQAAANwAAAAPAAAAAAAAAAAAAAAAAJgCAABkcnMv&#10;ZG93bnJldi54bWxQSwUGAAAAAAQABAD1AAAAigMAAAAA&#10;" adj="4785" filled="f" strokecolor="#92d050" strokeweight="1pt"/>
                <v:shape id="六边形 41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y9tcIA&#10;AADcAAAADwAAAGRycy9kb3ducmV2LnhtbERPTYvCMBC9C/6HMIIX0bRLKWs1iiwseJCCdQ8ex2Zs&#10;i82kNFlb//3msODx8b63+9G04km9aywriFcRCOLS6oYrBT+X7+UnCOeRNbaWScGLHOx308kWM20H&#10;PtOz8JUIIewyVFB732VSurImg25lO+LA3W1v0AfYV1L3OIRw08qPKEqlwYZDQ40dfdVUPopfo+BY&#10;LPLTOh2HhzzkeXryye0aJ0rNZ+NhA8LT6N/if/dRK0jiMD+cCUdA7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HL21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697152" behindDoc="0" locked="0" layoutInCell="1" allowOverlap="1" wp14:anchorId="09D686C9" wp14:editId="05FD72A3">
                <wp:simplePos x="0" y="0"/>
                <wp:positionH relativeFrom="column">
                  <wp:posOffset>748660</wp:posOffset>
                </wp:positionH>
                <wp:positionV relativeFrom="paragraph">
                  <wp:posOffset>24765</wp:posOffset>
                </wp:positionV>
                <wp:extent cx="551180" cy="523240"/>
                <wp:effectExtent l="0" t="0" r="20320" b="10160"/>
                <wp:wrapNone/>
                <wp:docPr id="339" name="组合 33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40" name="六边形 34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1" name="六边形 34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2" name="六边形 34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3" name="六边形 34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4" name="六边形 34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 name="六边形 34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6" name="六边形 34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39" o:spid="_x0000_s1026" style="position:absolute;left:0;text-align:left;margin-left:58.95pt;margin-top:1.95pt;width:43.4pt;height:41.2pt;z-index:25169715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">
                <v:shape id="六边形 34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VfzcIA&#10;AADcAAAADwAAAGRycy9kb3ducmV2LnhtbERPTYvCMBC9C/sfwix4EU3VUtauUWRB8CAFq4c9js3Y&#10;FptJaaLt/vvNQfD4eN/r7WAa8aTO1ZYVzGcRCOLC6ppLBZfzfvoFwnlkjY1lUvBHDrabj9EaU217&#10;PtEz96UIIexSVFB536ZSuqIig25mW+LA3Wxn0AfYlVJ32Idw08hFFCXSYM2hocKWfioq7vnDKDjk&#10;k+y4Sob+LndZlhx9fP2dx0qNP4fdNwhPg3+LX+6DVrCMw/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BV/NwgAAANwAAAAPAAAAAAAAAAAAAAAAAJgCAABkcnMvZG93&#10;bnJldi54bWxQSwUGAAAAAAQABAD1AAAAhwMAAAAA&#10;" adj="4785" filled="f" strokecolor="#92d050" strokeweight="1pt"/>
                <v:shape id="六边形 34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n6VsYA&#10;AADcAAAADwAAAGRycy9kb3ducmV2LnhtbESPQWvCQBSE74L/YXlCL1I3qSG00VVEKHiQQGMPPb5m&#10;n0kw+zZkV5P+e1cQehxm5htmvR1NK27Uu8aygngRgSAurW64UvB9+nx9B+E8ssbWMin4IwfbzXSy&#10;xkzbgb/oVvhKBAi7DBXU3neZlK6syaBb2I44eGfbG/RB9pXUPQ4Bblr5FkWpNNhwWKixo31N5aW4&#10;GgWHYp4fP9JxuMhdnqdHn/z+xIlSL7NxtwLhafT/4Wf7oBUskxgeZ8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Un6VsYAAADcAAAADwAAAAAAAAAAAAAAAACYAgAAZHJz&#10;L2Rvd25yZXYueG1sUEsFBgAAAAAEAAQA9QAAAIsDAAAAAA==&#10;" adj="4785" filled="f" strokecolor="#92d050" strokeweight="1pt"/>
                <v:shape id="六边形 34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tkIcUA&#10;AADcAAAADwAAAGRycy9kb3ducmV2LnhtbESPQWvCQBSE70L/w/IEL6IbNYQaXUUKggcJNO2hx2f2&#10;mQSzb0N2NfHfu4VCj8PMfMNs94NpxIM6V1tWsJhHIIgLq2suFXx/HWfvIJxH1thYJgVPcrDfvY22&#10;mGrb8yc9cl+KAGGXooLK+zaV0hUVGXRz2xIH72o7gz7IrpS6wz7ATSOXUZRIgzWHhQpb+qiouOV3&#10;o+CUT7PzOhn6mzxkWXL28eVnESs1GQ+HDQhPg/8P/7VPWsEqXsL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m2QhxQAAANwAAAAPAAAAAAAAAAAAAAAAAJgCAABkcnMv&#10;ZG93bnJldi54bWxQSwUGAAAAAAQABAD1AAAAigMAAAAA&#10;" adj="4785" filled="f" strokecolor="#92d050" strokeweight="1pt"/>
                <v:shape id="六边形 34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fBusUA&#10;AADcAAAADwAAAGRycy9kb3ducmV2LnhtbESPQWvCQBSE7wX/w/IKXopu1BBs6ioiCB4k0OjB4zP7&#10;mgSzb0N2Nem/7wpCj8PMfMOsNoNpxIM6V1tWMJtGIIgLq2suFZxP+8kShPPIGhvLpOCXHGzWo7cV&#10;ptr2/E2P3JciQNilqKDyvk2ldEVFBt3UtsTB+7GdQR9kV0rdYR/gppHzKEqkwZrDQoUt7Soqbvnd&#10;KDjkH9nxMxn6m9xmWXL08fUyi5Uavw/bLxCeBv8ffrUPWsEiXsDzTDg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18G6xQAAANwAAAAPAAAAAAAAAAAAAAAAAJgCAABkcnMv&#10;ZG93bnJldi54bWxQSwUGAAAAAAQABAD1AAAAigMAAAAA&#10;" adj="4785" filled="f" strokecolor="#92d050" strokeweight="1pt"/>
                <v:shape id="六边形 34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5ZzsYA&#10;AADcAAAADwAAAGRycy9kb3ducmV2LnhtbESPQWuDQBSE74H+h+UVeglxTSOS2mxCCBQ8BKGmhx5f&#10;3VeVuG/F3aj999lCocdhZr5hdofZdGKkwbWWFayjGARxZXXLtYKPy9tqC8J5ZI2dZVLwQw4O+4fF&#10;DjNtJ36nsfS1CBB2GSpovO8zKV3VkEEX2Z44eN92MOiDHGqpB5wC3HTyOY5TabDlsNBgT6eGqmt5&#10;MwryclmcX9J5uspjUaRnn3x9rhOlnh7n4ysIT7P/D/+1c61gkyTweyYcAb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T5ZzsYAAADcAAAADwAAAAAAAAAAAAAAAACYAgAAZHJz&#10;L2Rvd25yZXYueG1sUEsFBgAAAAAEAAQA9QAAAIsDAAAAAA==&#10;" adj="4785" filled="f" strokecolor="#92d050" strokeweight="1pt"/>
                <v:shape id="六边形 34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L8VcYA&#10;AADcAAAADwAAAGRycy9kb3ducmV2LnhtbESPQWvCQBSE7wX/w/IEL0U3tmnQ6CpSEDxIoNGDx2f2&#10;mQSzb0N2Nem/7xYKPQ4z8w2z3g6mEU/qXG1ZwXwWgSAurK65VHA+7acLEM4ja2wsk4JvcrDdjF7W&#10;mGrb8xc9c1+KAGGXooLK+zaV0hUVGXQz2xIH72Y7gz7IrpS6wz7ATSPfoiiRBmsOCxW29FlRcc8f&#10;RsEhf82Oy2To73KXZcnRx9fLPFZqMh52KxCeBv8f/msftIL3+AN+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L8VcYAAADcAAAADwAAAAAAAAAAAAAAAACYAgAAZHJz&#10;L2Rvd25yZXYueG1sUEsFBgAAAAAEAAQA9QAAAIsDAAAAAA==&#10;" adj="4785" filled="f" strokecolor="#92d050" strokeweight="1pt"/>
                <v:shape id="六边形 34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BiIsUA&#10;AADcAAAADwAAAGRycy9kb3ducmV2LnhtbESPQWvCQBSE74X+h+UVvBTdqCHY1FVEEDxIwNhDj6/Z&#10;1ySYfRuyq4n/3hUEj8PMfMMs14NpxJU6V1tWMJ1EIIgLq2suFfycduMFCOeRNTaWScGNHKxX729L&#10;TLXt+UjX3JciQNilqKDyvk2ldEVFBt3EtsTB+7edQR9kV0rdYR/gppGzKEqkwZrDQoUtbSsqzvnF&#10;KNjnn9nhKxn6s9xkWXLw8d/vNFZq9DFsvkF4Gvwr/GzvtYJ5nMD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oGIi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93056" behindDoc="0" locked="0" layoutInCell="1" allowOverlap="1" wp14:anchorId="5A9AADD1" wp14:editId="7B0B0091">
                <wp:simplePos x="0" y="0"/>
                <wp:positionH relativeFrom="column">
                  <wp:posOffset>1265555</wp:posOffset>
                </wp:positionH>
                <wp:positionV relativeFrom="paragraph">
                  <wp:posOffset>116205</wp:posOffset>
                </wp:positionV>
                <wp:extent cx="551180" cy="523240"/>
                <wp:effectExtent l="0" t="0" r="20320" b="10160"/>
                <wp:wrapNone/>
                <wp:docPr id="307" name="组合 30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08" name="六边形 30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9" name="六边形 30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0" name="六边形 31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六边形 31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2" name="六边形 31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3" name="六边形 31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4" name="六边形 31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07" o:spid="_x0000_s1026" style="position:absolute;left:0;text-align:left;margin-left:99.65pt;margin-top:9.15pt;width:43.4pt;height:41.2pt;z-index:25169305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">
                <v:shape id="六边形 30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nqC8IA&#10;AADcAAAADwAAAGRycy9kb3ducmV2LnhtbERPTYvCMBC9L/gfwgheFk11pWg1igiCBynY3YPHsRnb&#10;YjMpTbT135vDgsfH+15ve1OLJ7WusqxgOolAEOdWV1wo+Ps9jBcgnEfWWFsmBS9ysN0MvtaYaNvx&#10;mZ6ZL0QIYZeggtL7JpHS5SUZdBPbEAfuZluDPsC2kLrFLoSbWs6iKJYGKw4NJTa0Lym/Zw+j4Jh9&#10;p6dl3Hd3uUvT+OTn18t0rtRo2O9WIDz1/iP+dx+1gp8orA1nw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GeoLwgAAANwAAAAPAAAAAAAAAAAAAAAAAJgCAABkcnMvZG93&#10;bnJldi54bWxQSwUGAAAAAAQABAD1AAAAhwMAAAAA&#10;" adj="4785" filled="f" strokecolor="#92d050" strokeweight="1pt"/>
                <v:shape id="六边形 30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VPkMUA&#10;AADcAAAADwAAAGRycy9kb3ducmV2LnhtbESPQYvCMBSE7wv+h/AEL4umrlK0GkWEBQ9SsLsHj8/m&#10;2Rabl9JEW/+9WVjwOMzMN8x625taPKh1lWUF00kEgji3uuJCwe/P93gBwnlkjbVlUvAkB9vN4GON&#10;ibYdn+iR+UIECLsEFZTeN4mULi/JoJvYhjh4V9sa9EG2hdQtdgFuavkVRbE0WHFYKLGhfUn5Lbsb&#10;BYfsMz0u4767yV2axkc/v5ync6VGw363AuGp9+/wf/ugFcyiJfydCUdA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VU+QxQAAANwAAAAPAAAAAAAAAAAAAAAAAJgCAABkcnMv&#10;ZG93bnJldi54bWxQSwUGAAAAAAQABAD1AAAAigMAAAAA&#10;" adj="4785" filled="f" strokecolor="#92d050" strokeweight="1pt"/>
                <v:shape id="六边形 31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Zw0MIA&#10;AADcAAAADwAAAGRycy9kb3ducmV2LnhtbERPTYvCMBC9C/sfwix4EU2rUtauUWRB8CAFq4c9js3Y&#10;FptJaaLt/vvNQfD4eN/r7WAa8aTO1ZYVxLMIBHFhdc2lgst5P/0C4TyyxsYyKfgjB9vNx2iNqbY9&#10;n+iZ+1KEEHYpKqi8b1MpXVGRQTezLXHgbrYz6APsSqk77EO4aeQ8ihJpsObQUGFLPxUV9/xhFBzy&#10;SXZcJUN/l7ssS45+ef2Nl0qNP4fdNwhPg3+LX+6DVrCIw/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tnDQwgAAANwAAAAPAAAAAAAAAAAAAAAAAJgCAABkcnMvZG93&#10;bnJldi54bWxQSwUGAAAAAAQABAD1AAAAhwMAAAAA&#10;" adj="4785" filled="f" strokecolor="#92d050" strokeweight="1pt"/>
                <v:shape id="六边形 31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rVS8UA&#10;AADcAAAADwAAAGRycy9kb3ducmV2LnhtbESPQWvCQBSE7wX/w/KEXopuUiVodBURCh4k0OjB4zP7&#10;TILZtyG7mvTfu4VCj8PMfMOst4NpxJM6V1tWEE8jEMSF1TWXCs6nr8kChPPIGhvLpOCHHGw3o7c1&#10;ptr2/E3P3JciQNilqKDyvk2ldEVFBt3UtsTBu9nOoA+yK6XusA9w08jPKEqkwZrDQoUt7Ssq7vnD&#10;KDjkH9lxmQz9Xe6yLDn6+fUSz5V6Hw+7FQhPg/8P/7UPWsEsjuH3TDgCcvM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tVLxQAAANwAAAAPAAAAAAAAAAAAAAAAAJgCAABkcnMv&#10;ZG93bnJldi54bWxQSwUGAAAAAAQABAD1AAAAigMAAAAA&#10;" adj="4785" filled="f" strokecolor="#92d050" strokeweight="1pt"/>
                <v:shape id="六边形 31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hLPMUA&#10;AADcAAAADwAAAGRycy9kb3ducmV2LnhtbESPQWvCQBSE74X+h+UJXopuohJqdBUpFDxIoNFDj8/s&#10;Mwlm34bs1sR/7wpCj8PMfMOst4NpxI06V1tWEE8jEMSF1TWXCk7H78knCOeRNTaWScGdHGw3729r&#10;TLXt+YduuS9FgLBLUUHlfZtK6YqKDLqpbYmDd7GdQR9kV0rdYR/gppGzKEqkwZrDQoUtfVVUXPM/&#10;o2Cff2SHZTL0V7nLsuTgF+ffeKHUeDTsViA8Df4//GrvtYJ5PIPnmXA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KEs8xQAAANwAAAAPAAAAAAAAAAAAAAAAAJgCAABkcnMv&#10;ZG93bnJldi54bWxQSwUGAAAAAAQABAD1AAAAigMAAAAA&#10;" adj="4785" filled="f" strokecolor="#92d050" strokeweight="1pt"/>
                <v:shape id="六边形 31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Tup8UA&#10;AADcAAAADwAAAGRycy9kb3ducmV2LnhtbESPQWvCQBSE7wX/w/KEXopuUiVodBURCh4kYNqDx2f2&#10;mQSzb0N2a+K/dwsFj8PMfMOst4NpxJ06V1tWEE8jEMSF1TWXCn6+vyYLEM4ja2wsk4IHOdhuRm9r&#10;TLXt+UT33JciQNilqKDyvk2ldEVFBt3UtsTBu9rOoA+yK6XusA9w08jPKEqkwZrDQoUt7Ssqbvmv&#10;UXDIP7LjMhn6m9xlWXL088s5niv1Ph52KxCeBv8K/7cPWsEsnsHf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ZO6nxQAAANwAAAAPAAAAAAAAAAAAAAAAAJgCAABkcnMv&#10;ZG93bnJldi54bWxQSwUGAAAAAAQABAD1AAAAigMAAAAA&#10;" adj="4785" filled="f" strokecolor="#92d050" strokeweight="1pt"/>
                <v:shape id="六边形 31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1208YA&#10;AADcAAAADwAAAGRycy9kb3ducmV2LnhtbESPQWvCQBSE74L/YXlCL1I3qSG00VVEKHiQQGMPPb5m&#10;n0kw+zZkV5P+e1cQehxm5htmvR1NK27Uu8aygngRgSAurW64UvB9+nx9B+E8ssbWMin4IwfbzXSy&#10;xkzbgb/oVvhKBAi7DBXU3neZlK6syaBb2I44eGfbG/RB9pXUPQ4Bblr5FkWpNNhwWKixo31N5aW4&#10;GgWHYp4fP9JxuMhdnqdHn/z+xIlSL7NxtwLhafT/4Wf7oBUs4wQeZ8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o1208YAAADcAAAADwAAAAAAAAAAAAAAAACYAgAAZHJz&#10;L2Rvd25yZXYueG1sUEsFBgAAAAAEAAQA9QAAAIsDAAAAAA==&#10;" adj="4785" filled="f" strokecolor="#92d050" strokeweight="1pt"/>
              </v:group>
            </w:pict>
          </mc:Fallback>
        </mc:AlternateContent>
      </w:r>
      <w:r>
        <w:rPr>
          <w:noProof/>
          <w:lang w:val="en-US"/>
        </w:rPr>
        <mc:AlternateContent>
          <mc:Choice Requires="wpg">
            <w:drawing>
              <wp:anchor distT="0" distB="0" distL="114300" distR="114300" simplePos="0" relativeHeight="251679744" behindDoc="0" locked="0" layoutInCell="1" allowOverlap="1" wp14:anchorId="56D4D4E3" wp14:editId="3DF7E826">
                <wp:simplePos x="0" y="0"/>
                <wp:positionH relativeFrom="column">
                  <wp:posOffset>3144520</wp:posOffset>
                </wp:positionH>
                <wp:positionV relativeFrom="paragraph">
                  <wp:posOffset>29845</wp:posOffset>
                </wp:positionV>
                <wp:extent cx="551180" cy="523240"/>
                <wp:effectExtent l="0" t="0" r="20320" b="10160"/>
                <wp:wrapNone/>
                <wp:docPr id="203" name="组合 20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204" name="六边形 20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5" name="六边形 20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6" name="六边形 20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六边形 20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8" name="六边形 20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六边形 20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六边形 21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203" o:spid="_x0000_s1026" style="position:absolute;left:0;text-align:left;margin-left:247.6pt;margin-top:2.35pt;width:43.4pt;height:41.2pt;z-index:25167974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">
                <v:shape id="六边形 20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Xvk8UA&#10;AADcAAAADwAAAGRycy9kb3ducmV2LnhtbESPQYvCMBSE78L+h/AWvIimSilu1ygiCB6kYPWwx2fz&#10;ti02L6WJtvvvN4LgcZiZb5jVZjCNeFDnassK5rMIBHFhdc2lgst5P12CcB5ZY2OZFPyRg836Y7TC&#10;VNueT/TIfSkChF2KCirv21RKV1Rk0M1sSxy8X9sZ9EF2pdQd9gFuGrmIokQarDksVNjSrqLilt+N&#10;gkM+yY5fydDf5DbLkqOPrz/zWKnx57D9BuFp8O/wq33QChZRDM8z4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te+TxQAAANwAAAAPAAAAAAAAAAAAAAAAAJgCAABkcnMv&#10;ZG93bnJldi54bWxQSwUGAAAAAAQABAD1AAAAigMAAAAA&#10;" adj="4785" filled="f" strokecolor="#92d050" strokeweight="1pt"/>
                <v:shape id="六边形 20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lKCMUA&#10;AADcAAAADwAAAGRycy9kb3ducmV2LnhtbESPQYvCMBSE7wv+h/AEL8uaKm5xq1FEEDxIYasHj2+b&#10;t22xeSlNtPXfG0HwOMzMN8xy3Zta3Kh1lWUFk3EEgji3uuJCwem4+5qDcB5ZY22ZFNzJwXo1+Fhi&#10;om3Hv3TLfCEChF2CCkrvm0RKl5dk0I1tQxy8f9sa9EG2hdQtdgFuajmNolgarDgslNjQtqT8kl2N&#10;gn32mR5+4r67yE2axgc/+ztPZkqNhv1mAcJT79/hV3uvFUyjb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UoIxQAAANwAAAAPAAAAAAAAAAAAAAAAAJgCAABkcnMv&#10;ZG93bnJldi54bWxQSwUGAAAAAAQABAD1AAAAigMAAAAA&#10;" adj="4785" filled="f" strokecolor="#92d050" strokeweight="1pt"/>
                <v:shape id="六边形 20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vUf8YA&#10;AADcAAAADwAAAGRycy9kb3ducmV2LnhtbESPQWvCQBSE7wX/w/IEL6VuIhJs6ipBEDxIoNFDj6/Z&#10;12ww+zZkV5P++26h0OMwM98w2/1kO/GgwbeOFaTLBARx7XTLjYLr5fiyAeEDssbOMSn4Jg/73exp&#10;i7l2I7/TowqNiBD2OSowIfS5lL42ZNEvXU8cvS83WAxRDo3UA44Rbju5SpJMWmw5Lhjs6WCovlV3&#10;q+BUPZfn12wab7Ioy+wc1p8f6VqpxXwq3kAEmsJ/+K990gpWSQa/Z+IRkL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ivUf8YAAADcAAAADwAAAAAAAAAAAAAAAACYAgAAZHJz&#10;L2Rvd25yZXYueG1sUEsFBgAAAAAEAAQA9QAAAIsDAAAAAA==&#10;" adj="4785" filled="f" strokecolor="#92d050" strokeweight="1pt"/>
                <v:shape id="六边形 20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dx5MYA&#10;AADcAAAADwAAAGRycy9kb3ducmV2LnhtbESPQWuDQBSE74X8h+UFeinNqgTb2mxCCBQ8BKE2hxxf&#10;3VeVuG/F3aj599lCocdhZr5hNrvZdGKkwbWWFcSrCARxZXXLtYLT18fzKwjnkTV2lknBjRzstouH&#10;DWbaTvxJY+lrESDsMlTQeN9nUrqqIYNuZXvi4P3YwaAPcqilHnAKcNPJJIpSabDlsNBgT4eGqkt5&#10;NQry8qk4vqXzdJH7okiPfv19jtdKPS7n/TsIT7P/D/+1c60giV7g90w4AnJ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Wdx5MYAAADcAAAADwAAAAAAAAAAAAAAAACYAgAAZHJz&#10;L2Rvd25yZXYueG1sUEsFBgAAAAAEAAQA9QAAAIsDAAAAAA==&#10;" adj="4785" filled="f" strokecolor="#92d050" strokeweight="1pt"/>
                <v:shape id="六边形 20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jllsMA&#10;AADcAAAADwAAAGRycy9kb3ducmV2LnhtbERPTWuDQBC9F/IflgnkUuqaIJJaNyEECjmIUNtDjlN3&#10;ohJ3VtxtNP8+ewj0+Hjf+X42vbjR6DrLCtZRDIK4trrjRsHP9+fbFoTzyBp7y6TgTg72u8VLjpm2&#10;E3/RrfKNCCHsMlTQej9kUrq6JYMusgNx4C52NOgDHBupR5xCuOnlJo5TabDj0NDiQMeW6mv1ZxSc&#10;qteyeE/n6SoPZZkWPvk9rxOlVsv58AHC0+z/xU/3SSvYxGFtOBOOgN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jllsMAAADcAAAADwAAAAAAAAAAAAAAAACYAgAAZHJzL2Rv&#10;d25yZXYueG1sUEsFBgAAAAAEAAQA9QAAAIgDAAAAAA==&#10;" adj="4785" filled="f" strokecolor="#92d050" strokeweight="1pt"/>
                <v:shape id="六边形 20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RADcYA&#10;AADcAAAADwAAAGRycy9kb3ducmV2LnhtbESPQWuDQBSE74X+h+UVcinNqogkNpsQAoEcRKjtIcdX&#10;91Ul7ltxN9H++24g0OMwM98wm91senGj0XWWFcTLCARxbXXHjYKvz+PbCoTzyBp7y6Tglxzsts9P&#10;G8y1nfiDbpVvRICwy1FB6/2QS+nqlgy6pR2Ig/djR4M+yLGResQpwE0vkyjKpMGOw0KLAx1aqi/V&#10;1Sg4Va9lsc7m6SL3ZZkVPv0+x6lSi5d5/w7C0+z/w4/2SStIojXcz4QjIL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7RADcYAAADcAAAADwAAAAAAAAAAAAAAAACYAgAAZHJz&#10;L2Rvd25yZXYueG1sUEsFBgAAAAAEAAQA9QAAAIsDAAAAAA==&#10;" adj="4785" filled="f" strokecolor="#92d050" strokeweight="1pt"/>
                <v:shape id="六边形 21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d/TcIA&#10;AADcAAAADwAAAGRycy9kb3ducmV2LnhtbERPTYvCMBC9C/sfwgh7EZtWpKzVKLIgeJDCVg97HJux&#10;LTaT0kTb/ffmIOzx8b43u9G04km9aywrSKIYBHFpdcOVgsv5MP8C4TyyxtYyKfgjB7vtx2SDmbYD&#10;/9Cz8JUIIewyVFB732VSurImgy6yHXHgbrY36APsK6l7HEK4aeUijlNpsOHQUGNH3zWV9+JhFByL&#10;WX5apeNwl/s8T09+ef1Nlkp9Tsf9GoSn0f+L3+6jVrBIwvxwJhwBu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V39NwgAAANwAAAAPAAAAAAAAAAAAAAAAAJgCAABkcnMvZG93&#10;bnJldi54bWxQSwUGAAAAAAQABAD1AAAAhwM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38112" behindDoc="0" locked="0" layoutInCell="1" allowOverlap="1" wp14:anchorId="645C06F0" wp14:editId="39831129">
                <wp:simplePos x="0" y="0"/>
                <wp:positionH relativeFrom="column">
                  <wp:posOffset>4675505</wp:posOffset>
                </wp:positionH>
                <wp:positionV relativeFrom="paragraph">
                  <wp:posOffset>90170</wp:posOffset>
                </wp:positionV>
                <wp:extent cx="551180" cy="523240"/>
                <wp:effectExtent l="0" t="0" r="20320" b="10160"/>
                <wp:wrapNone/>
                <wp:docPr id="667" name="组合 66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68" name="六边形 66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 name="六边形 66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0" name="六边形 67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1" name="六边形 67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2" name="六边形 67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3" name="六边形 67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4" name="六边形 67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67" o:spid="_x0000_s1026" style="position:absolute;left:0;text-align:left;margin-left:368.15pt;margin-top:7.1pt;width:43.4pt;height:41.2pt;z-index:25173811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">
                <v:shape id="六边形 66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sL8IA&#10;AADcAAAADwAAAGRycy9kb3ducmV2LnhtbERPTYvCMBC9C/6HMIIX0dRFwlqNIgsLHqRg3YPHsRnb&#10;YjMpTdbWf785LHh8vO/tfrCNeFLna8calosEBHHhTM2lhp/L9/wThA/IBhvHpOFFHva78WiLqXE9&#10;n+mZh1LEEPYpaqhCaFMpfVGRRb9wLXHk7q6zGCLsSmk67GO4beRHkihpsebYUGFLXxUVj/zXajjm&#10;s+y0VkP/kIcsU6ewul2XK62nk+GwARFoCG/xv/toNCgV18Yz8QjI3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qKwvwgAAANwAAAAPAAAAAAAAAAAAAAAAAJgCAABkcnMvZG93&#10;bnJldi54bWxQSwUGAAAAAAQABAD1AAAAhwMAAAAA&#10;" adj="4785" filled="f" strokecolor="#92d050" strokeweight="1pt"/>
                <v:shape id="六边形 66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QJtMUA&#10;AADcAAAADwAAAGRycy9kb3ducmV2LnhtbESPQWvCQBSE7wX/w/IKXopuFFk0dRURBA8SaPTg8TX7&#10;mgSzb0N2Nem/7wpCj8PMfMOst4NtxIM6XzvWMJsmIIgLZ2ouNVzOh8kShA/IBhvHpOGXPGw3o7c1&#10;psb1/EWPPJQiQtinqKEKoU2l9EVFFv3UtcTR+3GdxRBlV0rTYR/htpHzJFHSYs1xocKW9hUVt/xu&#10;NRzzj+y0UkN/k7ssU6ew+L7OFlqP34fdJ4hAQ/gPv9pHo0GpFTzPx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5Am0xQAAANwAAAAPAAAAAAAAAAAAAAAAAJgCAABkcnMv&#10;ZG93bnJldi54bWxQSwUGAAAAAAQABAD1AAAAigMAAAAA&#10;" adj="4785" filled="f" strokecolor="#92d050" strokeweight="1pt"/>
                <v:shape id="六边形 67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c29MMA&#10;AADcAAAADwAAAGRycy9kb3ducmV2LnhtbERPTWuDQBC9B/oflin0EuKaIDa1WSUUAjmIUNtDj1N3&#10;qhJ3VtxttP8+ewj0+Hjfh2Ixg7jS5HrLCrZRDIK4sbrnVsHnx2mzB+E8ssbBMin4IwdF/rA6YKbt&#10;zO90rX0rQgi7DBV03o+ZlK7pyKCL7EgcuB87GfQBTq3UE84h3AxyF8epNNhzaOhwpLeOmkv9axSc&#10;63VVvqTLfJHHqkpLn3x/bROlnh6X4ysIT4v/F9/dZ60gfQ7zw5lwBGR+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c29MMAAADcAAAADwAAAAAAAAAAAAAAAACYAgAAZHJzL2Rv&#10;d25yZXYueG1sUEsFBgAAAAAEAAQA9QAAAIgDAAAAAA==&#10;" adj="4785" filled="f" strokecolor="#92d050" strokeweight="1pt"/>
                <v:shape id="六边形 67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Tb8UA&#10;AADcAAAADwAAAGRycy9kb3ducmV2LnhtbESPQWvCQBSE7wX/w/KEXopuUiRqdBURCh4kYPTg8Zl9&#10;JsHs25DdmvTfdwsFj8PMfMOst4NpxJM6V1tWEE8jEMSF1TWXCi7nr8kChPPIGhvLpOCHHGw3o7c1&#10;ptr2fKJn7ksRIOxSVFB536ZSuqIig25qW+Lg3W1n0AfZlVJ32Ae4aeRnFCXSYM1hocKW9hUVj/zb&#10;KDjkH9lxmQz9Q+6yLDn62e0az5R6Hw+7FQhPg3+F/9sHrSCZx/B3Jhw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S5NvxQAAANwAAAAPAAAAAAAAAAAAAAAAAJgCAABkcnMv&#10;ZG93bnJldi54bWxQSwUGAAAAAAQABAD1AAAAigMAAAAA&#10;" adj="4785" filled="f" strokecolor="#92d050" strokeweight="1pt"/>
                <v:shape id="六边形 67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kNGMYA&#10;AADcAAAADwAAAGRycy9kb3ducmV2LnhtbESPQWuDQBSE74X8h+UFeinNqgTb2mxCCBQ8BKE2hxxf&#10;3VeVuG/F3aj599lCocdhZr5hNrvZdGKkwbWWFcSrCARxZXXLtYLT18fzKwjnkTV2lknBjRzstouH&#10;DWbaTvxJY+lrESDsMlTQeN9nUrqqIYNuZXvi4P3YwaAPcqilHnAKcNPJJIpSabDlsNBgT4eGqkt5&#10;NQry8qk4vqXzdJH7okiPfv19jtdKPS7n/TsIT7P/D/+1c60gfUng90w4AnJ7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kNGMYAAADcAAAADwAAAAAAAAAAAAAAAACYAgAAZHJz&#10;L2Rvd25yZXYueG1sUEsFBgAAAAAEAAQA9QAAAIsDAAAAAA==&#10;" adj="4785" filled="f" strokecolor="#92d050" strokeweight="1pt"/>
                <v:shape id="六边形 67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og8YA&#10;AADcAAAADwAAAGRycy9kb3ducmV2LnhtbESPT2vCQBTE70K/w/IKXsRs/EOsqatIQfAgAdMeenxm&#10;X5Ng9m3Ibk389m6h4HGYmd8wm91gGnGjztWWFcyiGARxYXXNpYKvz8P0DYTzyBoby6TgTg5225fR&#10;BlNtez7TLfelCBB2KSqovG9TKV1RkUEX2ZY4eD+2M+iD7EqpO+wD3DRyHseJNFhzWKiwpY+Kimv+&#10;axQc80l2WidDf5X7LEtOfnn5ni2VGr8O+3cQngb/DP+3j1pBslrA35lwBOT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Wog8YAAADcAAAADwAAAAAAAAAAAAAAAACYAgAAZHJz&#10;L2Rvd25yZXYueG1sUEsFBgAAAAAEAAQA9QAAAIsDAAAAAA==&#10;" adj="4785" filled="f" strokecolor="#92d050" strokeweight="1pt"/>
                <v:shape id="六边形 67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ww98YA&#10;AADcAAAADwAAAGRycy9kb3ducmV2LnhtbESPQWvCQBSE74X+h+UVvBTdKCG2aVaRQsGDBBo99PjM&#10;viYh2bchuzXx37uC0OMwM98w2XYynbjQ4BrLCpaLCARxaXXDlYLT8Wv+BsJ5ZI2dZVJwJQfbzfNT&#10;hqm2I3/TpfCVCBB2KSqove9TKV1Zk0G3sD1x8H7tYNAHOVRSDzgGuOnkKooSabDhsFBjT581lW3x&#10;ZxTsi9f88J5MYyt3eZ4cfHz+WcZKzV6m3QcIT5P/Dz/ae60gWcdwPxOO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jww98YAAADcAAAADwAAAAAAAAAAAAAAAACYAgAAZHJz&#10;L2Rvd25yZXYueG1sUEsFBgAAAAAEAAQA9QAAAIsDAAAAAA==&#10;" adj="4785" filled="f" strokecolor="#92d050" strokeweight="1pt"/>
              </v:group>
            </w:pict>
          </mc:Fallback>
        </mc:AlternateContent>
      </w:r>
      <w:r>
        <w:rPr>
          <w:noProof/>
          <w:lang w:val="en-US"/>
        </w:rPr>
        <mc:AlternateContent>
          <mc:Choice Requires="wpg">
            <w:drawing>
              <wp:anchor distT="0" distB="0" distL="114300" distR="114300" simplePos="0" relativeHeight="251730944" behindDoc="0" locked="0" layoutInCell="1" allowOverlap="1" wp14:anchorId="5BC00DE9" wp14:editId="71E27FE1">
                <wp:simplePos x="0" y="0"/>
                <wp:positionH relativeFrom="column">
                  <wp:posOffset>410215</wp:posOffset>
                </wp:positionH>
                <wp:positionV relativeFrom="paragraph">
                  <wp:posOffset>175895</wp:posOffset>
                </wp:positionV>
                <wp:extent cx="551180" cy="523240"/>
                <wp:effectExtent l="0" t="0" r="20320" b="10160"/>
                <wp:wrapNone/>
                <wp:docPr id="611" name="组合 61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12" name="六边形 61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六边形 61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六边形 61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5" name="六边形 61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6" name="六边形 61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7" name="六边形 61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8" name="六边形 61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11" o:spid="_x0000_s1026" style="position:absolute;left:0;text-align:left;margin-left:32.3pt;margin-top:13.85pt;width:43.4pt;height:41.2pt;z-index:25173094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0B7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">
                <v:shape id="六边形 61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bouMUA&#10;AADcAAAADwAAAGRycy9kb3ducmV2LnhtbESPQYvCMBSE78L+h/AW9iKaVqS41SgiLHiQgtXDHp/N&#10;sy02L6WJtv57s7DgcZiZb5jVZjCNeFDnassK4mkEgriwuuZSwfn0M1mAcB5ZY2OZFDzJwWb9MVph&#10;qm3PR3rkvhQBwi5FBZX3bSqlKyoy6Ka2JQ7e1XYGfZBdKXWHfYCbRs6iKJEGaw4LFba0q6i45Xej&#10;YJ+Ps8N3MvQ3uc2y5ODnl994rtTX57BdgvA0+Hf4v73XCpJ4Bn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Rui4xQAAANwAAAAPAAAAAAAAAAAAAAAAAJgCAABkcnMv&#10;ZG93bnJldi54bWxQSwUGAAAAAAQABAD1AAAAigMAAAAA&#10;" adj="4785" filled="f" strokecolor="#92d050" strokeweight="1pt"/>
                <v:shape id="六边形 61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pNI8UA&#10;AADcAAAADwAAAGRycy9kb3ducmV2LnhtbESPQWvCQBSE74X+h+UVvBTdRCXY1FVEEDxIwNhDj6/Z&#10;1ySYfRuyq4n/3hUEj8PMfMMs14NpxJU6V1tWEE8iEMSF1TWXCn5Ou/EChPPIGhvLpOBGDtar97cl&#10;ptr2fKRr7ksRIOxSVFB536ZSuqIig25iW+Lg/dvOoA+yK6XusA9w08hpFCXSYM1hocKWthUV5/xi&#10;FOzzz+zwlQz9WW6yLDn4+d9vPFdq9DFsvkF4Gvwr/GzvtYIknsH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Ck0jxQAAANwAAAAPAAAAAAAAAAAAAAAAAJgCAABkcnMv&#10;ZG93bnJldi54bWxQSwUGAAAAAAQABAD1AAAAigMAAAAA&#10;" adj="4785" filled="f" strokecolor="#92d050" strokeweight="1pt"/>
                <v:shape id="六边形 61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VV8UA&#10;AADcAAAADwAAAGRycy9kb3ducmV2LnhtbESPQWvCQBSE70L/w/IKXqRuIiG00VWkUPAgAaOHHp/Z&#10;1ySYfRuyWxP/vSsIHoeZ+YZZbUbTiiv1rrGsIJ5HIIhLqxuuFJyOPx+fIJxH1thaJgU3crBZv01W&#10;mGk78IGuha9EgLDLUEHtfZdJ6cqaDLq57YiD92d7gz7IvpK6xyHATSsXUZRKgw2HhRo7+q6pvBT/&#10;RsGumOX7r3QcLnKb5+neJ+ffOFFq+j5ulyA8jf4VfrZ3WkEaJ/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49VXxQAAANwAAAAPAAAAAAAAAAAAAAAAAJgCAABkcnMv&#10;ZG93bnJldi54bWxQSwUGAAAAAAQABAD1AAAAigMAAAAA&#10;" adj="4785" filled="f" strokecolor="#92d050" strokeweight="1pt"/>
                <v:shape id="六边形 61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9wzMUA&#10;AADcAAAADwAAAGRycy9kb3ducmV2LnhtbESPQWvCQBSE7wX/w/IEL0U3KTZodBURCh4k0OjB4zP7&#10;TILZtyG7mvjvu4VCj8PMfMOst4NpxJM6V1tWEM8iEMSF1TWXCs6nr+kChPPIGhvLpOBFDrab0dsa&#10;U217/qZn7ksRIOxSVFB536ZSuqIig25mW+Lg3Wxn0AfZlVJ32Ae4aeRHFCXSYM1hocKW9hUV9/xh&#10;FBzy9+y4TIb+LndZlhz9/HqJ50pNxsNuBcLT4P/Df+2DVpDEn/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r3DMxQAAANwAAAAPAAAAAAAAAAAAAAAAAJgCAABkcnMv&#10;ZG93bnJldi54bWxQSwUGAAAAAAQABAD1AAAAigMAAAAA&#10;" adj="4785" filled="f" strokecolor="#92d050" strokeweight="1pt"/>
                <v:shape id="六边形 61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3uu8UA&#10;AADcAAAADwAAAGRycy9kb3ducmV2LnhtbESPQWvCQBSE74L/YXkFL1I3EVna1FVEKHiQgNFDj6/Z&#10;1ySYfRuyWxP/vVsoeBxm5htmvR1tK27U+8axhnSRgCAunWm40nA5f76+gfAB2WDrmDTcycN2M52s&#10;MTNu4BPdilCJCGGfoYY6hC6T0pc1WfQL1xFH78f1FkOUfSVNj0OE21Yuk0RJiw3HhRo72tdUXotf&#10;q+FQzPPjuxqHq9zluTqG1fdXutJ69jLuPkAEGsMz/N8+GA0qVfB3Jh4Bu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fe67xQAAANwAAAAPAAAAAAAAAAAAAAAAAJgCAABkcnMv&#10;ZG93bnJldi54bWxQSwUGAAAAAAQABAD1AAAAigMAAAAA&#10;" adj="4785" filled="f" strokecolor="#92d050" strokeweight="1pt"/>
                <v:shape id="六边形 61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FLIMUA&#10;AADcAAAADwAAAGRycy9kb3ducmV2LnhtbESPQWvCQBSE7wX/w/KEXopuUiRqdBURCh4kYPTg8Zl9&#10;JsHs25DdmvTfdwsFj8PMfMOst4NpxJM6V1tWEE8jEMSF1TWXCi7nr8kChPPIGhvLpOCHHGw3o7c1&#10;ptr2fKJn7ksRIOxSVFB536ZSuqIig25qW+Lg3W1n0AfZlVJ32Ae4aeRnFCXSYM1hocKW9hUVj/zb&#10;KDjkH9lxmQz9Q+6yLDn62e0az5R6Hw+7FQhPg3+F/9sHrSCJ5/B3JhwBu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MUsgxQAAANwAAAAPAAAAAAAAAAAAAAAAAJgCAABkcnMv&#10;ZG93bnJldi54bWxQSwUGAAAAAAQABAD1AAAAigMAAAAA&#10;" adj="4785" filled="f" strokecolor="#92d050" strokeweight="1pt"/>
                <v:shape id="六边形 61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7fUsMA&#10;AADcAAAADwAAAGRycy9kb3ducmV2LnhtbERPTWuDQBC9F/Iflgn0UprVEiS12QQJFDyIUJNDj1N3&#10;qhJ3VtyN2n+fPQR6fLzv/XExvZhodJ1lBfEmAkFcW91xo+By/nzdgXAeWWNvmRT8kYPjYfW0x1Tb&#10;mb9oqnwjQgi7FBW03g+plK5uyaDb2IE4cL92NOgDHBupR5xDuOnlWxQl0mDHoaHFgU4t1dfqZhTk&#10;1UtZvCfLfJVZWSaF3/58x1ulntdL9gHC0+L/xQ93rhUkcVgbzoQjIA9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q7fUsMAAADcAAAADwAAAAAAAAAAAAAAAACYAgAAZHJzL2Rv&#10;d25yZXYueG1sUEsFBgAAAAAEAAQA9QAAAIgDAAAAAA==&#10;" adj="4785" filled="f" strokecolor="#92d050" strokeweight="1pt"/>
              </v:group>
            </w:pict>
          </mc:Fallback>
        </mc:AlternateContent>
      </w:r>
      <w:r>
        <w:rPr>
          <w:noProof/>
          <w:lang w:val="en-US"/>
        </w:rPr>
        <mc:AlternateContent>
          <mc:Choice Requires="wpg">
            <w:drawing>
              <wp:anchor distT="0" distB="0" distL="114300" distR="114300" simplePos="0" relativeHeight="251709440" behindDoc="0" locked="0" layoutInCell="1" allowOverlap="1" wp14:anchorId="4B9EDBBC" wp14:editId="28609583">
                <wp:simplePos x="0" y="0"/>
                <wp:positionH relativeFrom="column">
                  <wp:posOffset>4161790</wp:posOffset>
                </wp:positionH>
                <wp:positionV relativeFrom="paragraph">
                  <wp:posOffset>7620</wp:posOffset>
                </wp:positionV>
                <wp:extent cx="551180" cy="523240"/>
                <wp:effectExtent l="0" t="0" r="20320" b="10160"/>
                <wp:wrapNone/>
                <wp:docPr id="435" name="组合 43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36" name="六边形 43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7" name="六边形 43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8" name="六边形 43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9" name="六边形 43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0" name="六边形 44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1" name="六边形 44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2" name="六边形 44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35" o:spid="_x0000_s1026" style="position:absolute;left:0;text-align:left;margin-left:327.7pt;margin-top:.6pt;width:43.4pt;height:41.2pt;z-index:25170944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">
                <v:shape id="六边形 43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zcOsUA&#10;AADcAAAADwAAAGRycy9kb3ducmV2LnhtbESPQWvCQBSE74X+h+UVvBTdqCHY1FVEEDxIwNhDj6/Z&#10;1ySYfRuyq4n/3hUEj8PMfMMs14NpxJU6V1tWMJ1EIIgLq2suFfycduMFCOeRNTaWScGNHKxX729L&#10;TLXt+UjX3JciQNilqKDyvk2ldEVFBt3EtsTB+7edQR9kV0rdYR/gppGzKEqkwZrDQoUtbSsqzvnF&#10;KNjnn9nhKxn6s9xkWXLw8d/vNFZq9DFsvkF4Gvwr/GzvtYJ4nsD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DNw6xQAAANwAAAAPAAAAAAAAAAAAAAAAAJgCAABkcnMv&#10;ZG93bnJldi54bWxQSwUGAAAAAAQABAD1AAAAigMAAAAA&#10;" adj="4785" filled="f" strokecolor="#92d050" strokeweight="1pt"/>
                <v:shape id="六边形 43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B5ocYA&#10;AADcAAAADwAAAGRycy9kb3ducmV2LnhtbESPQWvCQBSE7wX/w/KEXopubEPU6CoiFDxIoNGDx2f2&#10;mQSzb0N2Nem/7xYKPQ4z8w2z3g6mEU/qXG1ZwWwagSAurK65VHA+fU4WIJxH1thYJgXf5GC7Gb2s&#10;MdW25y965r4UAcIuRQWV920qpSsqMuimtiUO3s12Bn2QXSl1h32Am0a+R1EiDdYcFipsaV9Rcc8f&#10;RsEhf8uOy2To73KXZcnRx9fLLFbqdTzsViA8Df4//Nc+aAXxxxx+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B5ocYAAADcAAAADwAAAAAAAAAAAAAAAACYAgAAZHJz&#10;L2Rvd25yZXYueG1sUEsFBgAAAAAEAAQA9QAAAIsDAAAAAA==&#10;" adj="4785" filled="f" strokecolor="#92d050" strokeweight="1pt"/>
                <v:shape id="六边形 43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t08IA&#10;AADcAAAADwAAAGRycy9kb3ducmV2LnhtbERPTYvCMBC9C/sfwix4EU3VUtauUWRB8CAFq4c9js3Y&#10;FptJaaLt/vvNQfD4eN/r7WAa8aTO1ZYVzGcRCOLC6ppLBZfzfvoFwnlkjY1lUvBHDrabj9EaU217&#10;PtEz96UIIexSVFB536ZSuqIig25mW+LA3Wxn0AfYlVJ32Idw08hFFCXSYM2hocKWfioq7vnDKDjk&#10;k+y4Sob+LndZlhx9fP2dx0qNP4fdNwhPg3+LX+6DVhAvw9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3+3TwgAAANwAAAAPAAAAAAAAAAAAAAAAAJgCAABkcnMvZG93&#10;bnJldi54bWxQSwUGAAAAAAQABAD1AAAAhwMAAAAA&#10;" adj="4785" filled="f" strokecolor="#92d050" strokeweight="1pt"/>
                <v:shape id="六边形 43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NISMYA&#10;AADcAAAADwAAAGRycy9kb3ducmV2LnhtbESPQWvCQBSE70L/w/IKvYhubEMwqauIUPAggUYPHp/Z&#10;1ySYfRuyq0n/fVcQehxm5htmtRlNK+7Uu8aygsU8AkFcWt1wpeB0/JotQTiPrLG1TAp+ycFm/TJZ&#10;YabtwN90L3wlAoRdhgpq77tMSlfWZNDNbUccvB/bG/RB9pXUPQ4Bblr5HkWJNNhwWKixo11N5bW4&#10;GQX7Ypof0mQcrnKb58nBx5fzIlbq7XXcfoLwNPr/8LO91wrijxQ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5NISMYAAADcAAAADwAAAAAAAAAAAAAAAACYAgAAZHJz&#10;L2Rvd25yZXYueG1sUEsFBgAAAAAEAAQA9QAAAIsDAAAAAA==&#10;" adj="4785" filled="f" strokecolor="#92d050" strokeweight="1pt"/>
                <v:shape id="六边形 44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qMIA&#10;AADcAAAADwAAAGRycy9kb3ducmV2LnhtbERPTYvCMBC9C/sfwix4EZsqpazVKLIgeJCCdQ8ex2Zs&#10;i82kNFlb//3msODx8b43u9G04km9aywrWEQxCOLS6oYrBT+Xw/wLhPPIGlvLpOBFDnbbj8kGM20H&#10;PtOz8JUIIewyVFB732VSurImgy6yHXHg7rY36APsK6l7HEK4aeUyjlNpsOHQUGNH3zWVj+LXKDgW&#10;s/y0SsfhIfd5np58crsuEqWmn+N+DcLT6N/if/dRK0iSMD+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r5KowgAAANwAAAAPAAAAAAAAAAAAAAAAAJgCAABkcnMvZG93&#10;bnJldi54bWxQSwUGAAAAAAQABAD1AAAAhwMAAAAA&#10;" adj="4785" filled="f" strokecolor="#92d050" strokeweight="1pt"/>
                <v:shape id="六边形 44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M3M8UA&#10;AADcAAAADwAAAGRycy9kb3ducmV2LnhtbESPQWvCQBSE70L/w/IKXqRuIiG00VWkUPAgAaOHHp/Z&#10;1ySYfRuyWxP/vSsIHoeZ+YZZbUbTiiv1rrGsIJ5HIIhLqxuuFJyOPx+fIJxH1thaJgU3crBZv01W&#10;mGk78IGuha9EgLDLUEHtfZdJ6cqaDLq57YiD92d7gz7IvpK6xyHATSsXUZRKgw2HhRo7+q6pvBT/&#10;RsGumOX7r3QcLnKb5+neJ+ffOFFq+j5ulyA8jf4VfrZ3WkGSxP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4zczxQAAANwAAAAPAAAAAAAAAAAAAAAAAJgCAABkcnMv&#10;ZG93bnJldi54bWxQSwUGAAAAAAQABAD1AAAAigMAAAAA&#10;" adj="4785" filled="f" strokecolor="#92d050" strokeweight="1pt"/>
                <v:shape id="六边形 44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GpRMUA&#10;AADcAAAADwAAAGRycy9kb3ducmV2LnhtbESPQYvCMBSE78L+h/AW9iKaKqW41SgiLHiQwlYPe3w2&#10;z7bYvJQm2vrvjSDscZiZb5jVZjCNuFPnassKZtMIBHFhdc2lgtPxZ7IA4TyyxsYyKXiQg836Y7TC&#10;VNuef+me+1IECLsUFVTet6mUrqjIoJvaljh4F9sZ9EF2pdQd9gFuGjmPokQarDksVNjSrqLimt+M&#10;gn0+zg7fydBf5TbLkoOPz3+zWKmvz2G7BOFp8P/hd3uvFcTxH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MalE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78720" behindDoc="0" locked="0" layoutInCell="1" allowOverlap="1" wp14:anchorId="73418DCE" wp14:editId="34EA0E4C">
                <wp:simplePos x="0" y="0"/>
                <wp:positionH relativeFrom="column">
                  <wp:posOffset>2794005</wp:posOffset>
                </wp:positionH>
                <wp:positionV relativeFrom="paragraph">
                  <wp:posOffset>179705</wp:posOffset>
                </wp:positionV>
                <wp:extent cx="551180" cy="523240"/>
                <wp:effectExtent l="0" t="0" r="20320" b="10160"/>
                <wp:wrapNone/>
                <wp:docPr id="195" name="组合 19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96" name="六边形 19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六边形 19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六边形 19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六边形 19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六边形 20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六边形 20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 name="六边形 20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95" o:spid="_x0000_s1026" style="position:absolute;left:0;text-align:left;margin-left:220pt;margin-top:14.15pt;width:43.4pt;height:41.2pt;z-index:25167872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">
                <v:shape id="六边形 19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QghMQA&#10;AADcAAAADwAAAGRycy9kb3ducmV2LnhtbERPTWuDQBC9F/oflin0UuqaEqSxbkIoBDyIENNDj1N3&#10;qhJ3VtxNNP8+GwjkNo/3OdlmNr040+g6ywoWUQyCuLa640bBz2H3/gnCeWSNvWVScCEHm/XzU4ap&#10;thPv6Vz5RoQQdikqaL0fUild3ZJBF9mBOHD/djToAxwbqUecQrjp5UccJ9Jgx6GhxYG+W6qP1cko&#10;yKu3slgl83SU27JMCr/8+10slXp9mbdfIDzN/iG+u3Md5q8SuD0TLp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EIITEAAAA3AAAAA8AAAAAAAAAAAAAAAAAmAIAAGRycy9k&#10;b3ducmV2LnhtbFBLBQYAAAAABAAEAPUAAACJAwAAAAA=&#10;" adj="4785" filled="f" strokecolor="#92d050" strokeweight="1pt"/>
                <v:shape id="六边形 19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iFH8QA&#10;AADcAAAADwAAAGRycy9kb3ducmV2LnhtbERPTWuDQBC9F/oflgnkUpI1IdjEZJVQKHgIQm0PPU7d&#10;qUrcWXG3av59tlDobR7vc07ZbDox0uBaywo26wgEcWV1y7WCj/fX1R6E88gaO8uk4EYOsvTx4YSJ&#10;thO/0Vj6WoQQdgkqaLzvEyld1ZBBt7Y9ceC+7WDQBzjUUg84hXDTyW0UxdJgy6GhwZ5eGqqu5Y9R&#10;kJdPxeUQz9NVnosivvjd1+dmp9RyMZ+PIDzN/l/85851mH94ht9nwgUy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JIhR/EAAAA3AAAAA8AAAAAAAAAAAAAAAAAmAIAAGRycy9k&#10;b3ducmV2LnhtbFBLBQYAAAAABAAEAPUAAACJAwAAAAA=&#10;" adj="4785" filled="f" strokecolor="#92d050" strokeweight="1pt"/>
                <v:shape id="六边形 19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cRbcYA&#10;AADcAAAADwAAAGRycy9kb3ducmV2LnhtbESPQWvCQBCF70L/wzIFL6Ibi4QaXUUKBQ8SaPTQ45gd&#10;k2B2NmS3Jv77zqHQ2wzvzXvfbPeja9WD+tB4NrBcJKCIS28brgxczp/zd1AhIltsPZOBJwXY714m&#10;W8ysH/iLHkWslIRwyNBAHWOXaR3KmhyGhe+IRbv53mGUta+07XGQcNfqtyRJtcOGpaHGjj5qKu/F&#10;jzNwLGb5aZ2Ow10f8jw9xdX1e7kyZvo6HjagIo3x3/x3fbSCvxZaeUYm0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9cRbcYAAADcAAAADwAAAAAAAAAAAAAAAACYAgAAZHJz&#10;L2Rvd25yZXYueG1sUEsFBgAAAAAEAAQA9QAAAIsDAAAAAA==&#10;" adj="4785" filled="f" strokecolor="#92d050" strokeweight="1pt"/>
                <v:shape id="六边形 19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u09sIA&#10;AADcAAAADwAAAGRycy9kb3ducmV2LnhtbERPTYvCMBC9L/gfwgheFk0VKbYaRYQFD1LY6sHj2Ixt&#10;sZmUJmvrvzcLC3ubx/uczW4wjXhS52rLCuazCARxYXXNpYLL+Wu6AuE8ssbGMil4kYPddvSxwVTb&#10;nr/pmftShBB2KSqovG9TKV1RkUE3sy1x4O62M+gD7EqpO+xDuGnkIopiabDm0FBhS4eKikf+YxQc&#10;88/slMRD/5D7LItPfnm7zpdKTcbDfg3C0+D/xX/uow7zkwR+nwkX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m7T2wgAAANwAAAAPAAAAAAAAAAAAAAAAAJgCAABkcnMvZG93&#10;bnJldi54bWxQSwUGAAAAAAQABAD1AAAAhwMAAAAA&#10;" adj="4785" filled="f" strokecolor="#92d050" strokeweight="1pt"/>
                <v:shape id="六边形 20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7pkMUA&#10;AADcAAAADwAAAGRycy9kb3ducmV2LnhtbESPQWuDQBSE74H+h+UVegl1TRFpTTYhFAIeRKjJoccX&#10;91Ul7ltxN2r/fbdQ6HGYmW+Y3WExvZhodJ1lBZsoBkFcW91xo+ByPj2/gnAeWWNvmRR8k4PD/mG1&#10;w0zbmT9oqnwjAoRdhgpa74dMSle3ZNBFdiAO3pcdDfogx0bqEecAN718ieNUGuw4LLQ40HtL9a26&#10;GwV5tS6Lt3SZb/JYlmnhk+vnJlHq6XE5bkF4Wvx/+K+dawWBCL9nwhGQ+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jumQxQAAANwAAAAPAAAAAAAAAAAAAAAAAJgCAABkcnMv&#10;ZG93bnJldi54bWxQSwUGAAAAAAQABAD1AAAAigMAAAAA&#10;" adj="4785" filled="f" strokecolor="#92d050" strokeweight="1pt"/>
                <v:shape id="六边形 20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JMC8UA&#10;AADcAAAADwAAAGRycy9kb3ducmV2LnhtbESPQYvCMBSE78L+h/AWvIimFSlu1ygiCB6kYPWwx2fz&#10;ti02L6WJtvvvN4LgcZiZb5jVZjCNeFDnassK4lkEgriwuuZSweW8ny5BOI+ssbFMCv7IwWb9MVph&#10;qm3PJ3rkvhQBwi5FBZX3bSqlKyoy6Ga2JQ7er+0M+iC7UuoO+wA3jZxHUSIN1hwWKmxpV1Fxy+9G&#10;wSGfZMevZOhvcptlydEvrj/xQqnx57D9BuFp8O/wq33QCuZRDM8z4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wkwLxQAAANwAAAAPAAAAAAAAAAAAAAAAAJgCAABkcnMv&#10;ZG93bnJldi54bWxQSwUGAAAAAAQABAD1AAAAigMAAAAA&#10;" adj="4785" filled="f" strokecolor="#92d050" strokeweight="1pt"/>
                <v:shape id="六边形 20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fMUA&#10;AADcAAAADwAAAGRycy9kb3ducmV2LnhtbESPQYvCMBSE78L+h/AWvIimFilu1ygiCB6kYPWwx2fz&#10;ti02L6WJtvvvN4LgcZiZb5jVZjCNeFDnassK5rMIBHFhdc2lgst5P12CcB5ZY2OZFPyRg836Y7TC&#10;VNueT/TIfSkChF2KCirv21RKV1Rk0M1sSxy8X9sZ9EF2pdQd9gFuGhlHUSIN1hwWKmxpV1Fxy+9G&#10;wSGfZMevZOhvcptlydEvrj/zhVLjz2H7DcLT4N/hV/ugFcRRDM8z4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ENJ8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77696" behindDoc="0" locked="0" layoutInCell="1" allowOverlap="1" wp14:anchorId="5717E8CF" wp14:editId="4B4B3353">
                <wp:simplePos x="0" y="0"/>
                <wp:positionH relativeFrom="column">
                  <wp:posOffset>2277105</wp:posOffset>
                </wp:positionH>
                <wp:positionV relativeFrom="paragraph">
                  <wp:posOffset>83820</wp:posOffset>
                </wp:positionV>
                <wp:extent cx="551180" cy="523240"/>
                <wp:effectExtent l="0" t="0" r="20320" b="10160"/>
                <wp:wrapNone/>
                <wp:docPr id="187" name="组合 18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88" name="六边形 18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9" name="六边形 18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0" name="六边形 19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1" name="六边形 19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六边形 19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3" name="六边形 19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4" name="六边形 19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87" o:spid="_x0000_s1026" style="position:absolute;left:0;text-align:left;margin-left:179.3pt;margin-top:6.6pt;width:43.4pt;height:41.2pt;z-index:25167769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">
                <v:shape id="六边形 18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6HsMYA&#10;AADcAAAADwAAAGRycy9kb3ducmV2LnhtbESPQWvCQBCF70L/wzIFL6IbiwQbXUUKBQ8SaPTQ45gd&#10;k2B2NmS3Jv77zqHQ2wzvzXvfbPeja9WD+tB4NrBcJKCIS28brgxczp/zNagQkS22nsnAkwLsdy+T&#10;LWbWD/xFjyJWSkI4ZGigjrHLtA5lTQ7DwnfEot187zDK2lfa9jhIuGv1W5Kk2mHD0lBjRx81lffi&#10;xxk4FrP89J6Ow10f8jw9xdX1e7kyZvo6HjagIo3x3/x3fbSCvxZaeUYm0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6HsMYAAADcAAAADwAAAAAAAAAAAAAAAACYAgAAZHJz&#10;L2Rvd25yZXYueG1sUEsFBgAAAAAEAAQA9QAAAIsDAAAAAA==&#10;" adj="4785" filled="f" strokecolor="#92d050" strokeweight="1pt"/>
                <v:shape id="六边形 18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IiK8QA&#10;AADcAAAADwAAAGRycy9kb3ducmV2LnhtbERPTWuDQBC9F/oflgn0Upo1JYgxWSUUCh6CUJNDjxN3&#10;ohJ3Vtyt2n/fLRR6m8f7nEO+mF5MNLrOsoLNOgJBXFvdcaPgcn5/SUA4j6yxt0wKvslBnj0+HDDV&#10;duYPmirfiBDCLkUFrfdDKqWrWzLo1nYgDtzNjgZ9gGMj9YhzCDe9fI2iWBrsODS0ONBbS/W9+jIK&#10;iuq5PO3iZb7LY1nGJ7+9fm62Sj2tluMehKfF/4v/3IUO85Md/D4TLpDZ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CIivEAAAA3AAAAA8AAAAAAAAAAAAAAAAAmAIAAGRycy9k&#10;b3ducmV2LnhtbFBLBQYAAAAABAAEAPUAAACJAwAAAAA=&#10;" adj="4785" filled="f" strokecolor="#92d050" strokeweight="1pt"/>
                <v:shape id="六边形 19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Eda8YA&#10;AADcAAAADwAAAGRycy9kb3ducmV2LnhtbESPQWvCQBCF70L/wzIFL6Ibi4QaXUUKBQ8SaPTQ45gd&#10;k2B2NmS3Jv77zqHQ2wzvzXvfbPeja9WD+tB4NrBcJKCIS28brgxczp/zd1AhIltsPZOBJwXY714m&#10;W8ysH/iLHkWslIRwyNBAHWOXaR3KmhyGhe+IRbv53mGUta+07XGQcNfqtyRJtcOGpaHGjj5qKu/F&#10;jzNwLGb5aZ2Ow10f8jw9xdX1e7kyZvo6HjagIo3x3/x3fbSCvxZ8eUYm0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Eda8YAAADcAAAADwAAAAAAAAAAAAAAAACYAgAAZHJz&#10;L2Rvd25yZXYueG1sUEsFBgAAAAAEAAQA9QAAAIsDAAAAAA==&#10;" adj="4785" filled="f" strokecolor="#92d050" strokeweight="1pt"/>
                <v:shape id="六边形 19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248MIA&#10;AADcAAAADwAAAGRycy9kb3ducmV2LnhtbERPTYvCMBC9L/gfwgheFk0rUrQaRYQFD1LY6sHj2Ixt&#10;sZmUJmvrvzcLC3ubx/uczW4wjXhS52rLCuJZBIK4sLrmUsHl/DVdgnAeWWNjmRS8yMFuO/rYYKpt&#10;z9/0zH0pQgi7FBVU3replK6oyKCb2ZY4cHfbGfQBdqXUHfYh3DRyHkWJNFhzaKiwpUNFxSP/MQqO&#10;+Wd2WiVD/5D7LEtOfnG7xgulJuNhvwbhafD/4j/3UYf5qxh+nwkX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7bjwwgAAANwAAAAPAAAAAAAAAAAAAAAAAJgCAABkcnMvZG93&#10;bnJldi54bWxQSwUGAAAAAAQABAD1AAAAhwMAAAAA&#10;" adj="4785" filled="f" strokecolor="#92d050" strokeweight="1pt"/>
                <v:shape id="六边形 19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8mh8MA&#10;AADcAAAADwAAAGRycy9kb3ducmV2LnhtbERPTYvCMBC9C/sfwix4kTVVpGyrUWRB8CAFq4c9zjZj&#10;W2wmpcna+u+NIHibx/uc1WYwjbhR52rLCmbTCARxYXXNpYLzaff1DcJ5ZI2NZVJwJweb9cdoham2&#10;PR/plvtShBB2KSqovG9TKV1RkUE3tS1x4C62M+gD7EqpO+xDuGnkPIpiabDm0FBhSz8VFdf83yjY&#10;55PskMRDf5XbLIsPfvH3O1soNf4ctksQngb/Fr/cex3mJ3N4PhM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8mh8MAAADcAAAADwAAAAAAAAAAAAAAAACYAgAAZHJzL2Rv&#10;d25yZXYueG1sUEsFBgAAAAAEAAQA9QAAAIgDAAAAAA==&#10;" adj="4785" filled="f" strokecolor="#92d050" strokeweight="1pt"/>
                <v:shape id="六边形 19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ODHMMA&#10;AADcAAAADwAAAGRycy9kb3ducmV2LnhtbERPTYvCMBC9L/gfwgheFk1dpWg1iggLHqRgdw8ex2Zs&#10;i82kNNHWf28WFrzN433OetubWjyodZVlBdNJBII4t7riQsHvz/d4AcJ5ZI21ZVLwJAfbzeBjjYm2&#10;HZ/okflChBB2CSoovW8SKV1ekkE3sQ1x4K62NegDbAupW+xCuKnlVxTF0mDFoaHEhvYl5bfsbhQc&#10;ss/0uIz77iZ3aRof/fxyns6VGg373QqEp96/xf/ugw7zlzP4eyZc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ODHMMAAADcAAAADwAAAAAAAAAAAAAAAACYAgAAZHJzL2Rv&#10;d25yZXYueG1sUEsFBgAAAAAEAAQA9QAAAIgDAAAAAA==&#10;" adj="4785" filled="f" strokecolor="#92d050" strokeweight="1pt"/>
                <v:shape id="六边形 19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obaMIA&#10;AADcAAAADwAAAGRycy9kb3ducmV2LnhtbERPTYvCMBC9L/gfwgheFk2VUrQaRYQFD1LY6sHj2Ixt&#10;sZmUJmvrvzcLC3ubx/uczW4wjXhS52rLCuazCARxYXXNpYLL+Wu6BOE8ssbGMil4kYPddvSxwVTb&#10;nr/pmftShBB2KSqovG9TKV1RkUE3sy1x4O62M+gD7EqpO+xDuGnkIooSabDm0FBhS4eKikf+YxQc&#10;88/stEqG/iH3WZacfHy7zmOlJuNhvwbhafD/4j/3UYf5qxh+nwkX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mhto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676672" behindDoc="0" locked="0" layoutInCell="1" allowOverlap="1" wp14:anchorId="673A6BCB" wp14:editId="4746300D">
                <wp:simplePos x="0" y="0"/>
                <wp:positionH relativeFrom="column">
                  <wp:posOffset>1774825</wp:posOffset>
                </wp:positionH>
                <wp:positionV relativeFrom="paragraph">
                  <wp:posOffset>5715</wp:posOffset>
                </wp:positionV>
                <wp:extent cx="551180" cy="523240"/>
                <wp:effectExtent l="0" t="0" r="20320" b="10160"/>
                <wp:wrapNone/>
                <wp:docPr id="179" name="组合 17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180" name="六边形 18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六边形 18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六边形 18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六边形 18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六边形 18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六边形 18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六边形 18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179" o:spid="_x0000_s1026" style="position:absolute;left:0;text-align:left;margin-left:139.75pt;margin-top:.45pt;width:43.4pt;height:41.2pt;z-index:25167667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">
                <v:shape id="六边形 18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LtsYA&#10;AADcAAAADwAAAGRycy9kb3ducmV2LnhtbESPQWvCQBCF70L/wzIFL6IbiwQbXUUKBQ8SaPTQ45gd&#10;k2B2NmS3Jv77zqHQ2wzvzXvfbPeja9WD+tB4NrBcJKCIS28brgxczp/zNagQkS22nsnAkwLsdy+T&#10;LWbWD/xFjyJWSkI4ZGigjrHLtA5lTQ7DwnfEot187zDK2lfa9jhIuGv1W5Kk2mHD0lBjRx81lffi&#10;xxk4FrP89J6Ow10f8jw9xdX1e7kyZvo6HjagIo3x3/x3fbSCvxZ8eUYm0L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LtsYAAADcAAAADwAAAAAAAAAAAAAAAACYAgAAZHJz&#10;L2Rvd25yZXYueG1sUEsFBgAAAAAEAAQA9QAAAIsDAAAAAA==&#10;" adj="4785" filled="f" strokecolor="#92d050" strokeweight="1pt"/>
                <v:shape id="六边形 18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QuLcIA&#10;AADcAAAADwAAAGRycy9kb3ducmV2LnhtbERPTYvCMBC9L/gfwgheFk0rUrQaRYQFD1LY6sHj2Ixt&#10;sZmUJmvrvzcLC3ubx/uczW4wjXhS52rLCuJZBIK4sLrmUsHl/DVdgnAeWWNjmRS8yMFuO/rYYKpt&#10;z9/0zH0pQgi7FBVU3replK6oyKCb2ZY4cHfbGfQBdqXUHfYh3DRyHkWJNFhzaKiwpUNFxSP/MQqO&#10;+Wd2WiVD/5D7LEtOfnG7xgulJuNhvwbhafD/4j/3UYf5yxh+nwkX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NC4twgAAANwAAAAPAAAAAAAAAAAAAAAAAJgCAABkcnMvZG93&#10;bnJldi54bWxQSwUGAAAAAAQABAD1AAAAhwMAAAAA&#10;" adj="4785" filled="f" strokecolor="#92d050" strokeweight="1pt"/>
                <v:shape id="六边形 18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wWsMA&#10;AADcAAAADwAAAGRycy9kb3ducmV2LnhtbERPTYvCMBC9C/sfwix4EU0VKd2uUWRB8CAFq4c9js1s&#10;W2wmpcna+u+NIHibx/uc1WYwjbhR52rLCuazCARxYXXNpYLzaTdNQDiPrLGxTAru5GCz/hitMNW2&#10;5yPdcl+KEMIuRQWV920qpSsqMuhmtiUO3J/tDPoAu1LqDvsQbhq5iKJYGqw5NFTY0k9FxTX/Nwr2&#10;+SQ7fMVDf5XbLIsPfnn5nS+VGn8O228Qngb/Fr/cex3mJwt4PhM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awWsMAAADcAAAADwAAAAAAAAAAAAAAAACYAgAAZHJzL2Rv&#10;d25yZXYueG1sUEsFBgAAAAAEAAQA9QAAAIgDAAAAAA==&#10;" adj="4785" filled="f" strokecolor="#92d050" strokeweight="1pt"/>
                <v:shape id="六边形 18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VwcMA&#10;AADcAAAADwAAAGRycy9kb3ducmV2LnhtbERPTYvCMBC9L/gfwgheFk1dpWg1iggLHqRgdw8ex2Zs&#10;i82kNNHWf28WFrzN433OetubWjyodZVlBdNJBII4t7riQsHvz/d4AcJ5ZI21ZVLwJAfbzeBjjYm2&#10;HZ/okflChBB2CSoovW8SKV1ekkE3sQ1x4K62NegDbAupW+xCuKnlVxTF0mDFoaHEhvYl5bfsbhQc&#10;ss/0uIz77iZ3aRof/fxyns6VGg373QqEp96/xf/ugw7zFzP4eyZcID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oVwcMAAADcAAAADwAAAAAAAAAAAAAAAACYAgAAZHJzL2Rv&#10;d25yZXYueG1sUEsFBgAAAAAEAAQA9QAAAIgDAAAAAA==&#10;" adj="4785" filled="f" strokecolor="#92d050" strokeweight="1pt"/>
                <v:shape id="六边形 18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0ONtcIA&#10;AADcAAAADwAAAGRycy9kb3ducmV2LnhtbERPTYvCMBC9L/gfwgheFk2VUrQaRYQFD1LY6sHj2Ixt&#10;sZmUJmvrvzcLC3ubx/uczW4wjXhS52rLCuazCARxYXXNpYLL+Wu6BOE8ssbGMil4kYPddvSxwVTb&#10;nr/pmftShBB2KSqovG9TKV1RkUE3sy1x4O62M+gD7EqpO+xDuGnkIooSabDm0FBhS4eKikf+YxQc&#10;88/stEqG/iH3WZacfHy7zmOlJuNhvwbhafD/4j/3UYf5yxh+nwkXyO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Q421wgAAANwAAAAPAAAAAAAAAAAAAAAAAJgCAABkcnMvZG93&#10;bnJldi54bWxQSwUGAAAAAAQABAD1AAAAhwMAAAAA&#10;" adj="4785" filled="f" strokecolor="#92d050" strokeweight="1pt"/>
                <v:shape id="六边形 18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8oLsQA&#10;AADcAAAADwAAAGRycy9kb3ducmV2LnhtbERPTWuDQBC9B/oflin0Epo1JZHEZJVQKHgIQmwPPU7c&#10;iUrcWXG3av99t1DobR7vc47ZbDox0uBaywrWqwgEcWV1y7WCj/e35x0I55E1dpZJwTc5yNKHxRET&#10;bSe+0Fj6WoQQdgkqaLzvEyld1ZBBt7I9ceBudjDoAxxqqQecQrjp5EsUxdJgy6GhwZ5eG6ru5ZdR&#10;kJfL4ryP5+kuT0URn/3m+rneKPX0OJ8OIDzN/l/85851mL/bwu8z4QKZ/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PKC7EAAAA3AAAAA8AAAAAAAAAAAAAAAAAmAIAAGRycy9k&#10;b3ducmV2LnhtbFBLBQYAAAAABAAEAPUAAACJAwAAAAA=&#10;" adj="4785" filled="f" strokecolor="#92d050" strokeweight="1pt"/>
                <v:shape id="六边形 18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22WcQA&#10;AADcAAAADwAAAGRycy9kb3ducmV2LnhtbERPTWuDQBC9F/oflin0UuqaEiS1bkIoBDyIENNDj1N3&#10;qhJ3VtxNNP8+GwjkNo/3OdlmNr040+g6ywoWUQyCuLa640bBz2H3vgLhPLLG3jIpuJCDzfr5KcNU&#10;24n3dK58I0IIuxQVtN4PqZSubsmgi+xAHLh/Oxr0AY6N1CNOIdz08iOOE2mw49DQ4kDfLdXH6mQU&#10;5NVbWXwm83SU27JMCr/8+10slXp9mbdfIDzN/iG+u3Md5q8SuD0TLpD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dtlnEAAAA3AAAAA8AAAAAAAAAAAAAAAAAmAIAAGRycy9k&#10;b3ducmV2LnhtbFBLBQYAAAAABAAEAPUAAACJAwAAAAA=&#10;" adj="4785" filled="f" strokecolor="#92d050" strokeweight="1pt"/>
              </v:group>
            </w:pict>
          </mc:Fallback>
        </mc:AlternateContent>
      </w:r>
    </w:p>
    <w:p w:rsidR="005C0370" w:rsidRDefault="001559FD" w:rsidP="005C0370">
      <w:pPr>
        <w:rPr>
          <w:noProof/>
        </w:rPr>
      </w:pPr>
      <w:r>
        <w:rPr>
          <w:noProof/>
          <w:lang w:val="en-US"/>
        </w:rPr>
        <mc:AlternateContent>
          <mc:Choice Requires="wps">
            <w:drawing>
              <wp:anchor distT="0" distB="0" distL="114300" distR="114300" simplePos="0" relativeHeight="251655168" behindDoc="0" locked="0" layoutInCell="1" allowOverlap="1" wp14:anchorId="411AB503" wp14:editId="389F0863">
                <wp:simplePos x="0" y="0"/>
                <wp:positionH relativeFrom="column">
                  <wp:posOffset>1826260</wp:posOffset>
                </wp:positionH>
                <wp:positionV relativeFrom="paragraph">
                  <wp:posOffset>78745</wp:posOffset>
                </wp:positionV>
                <wp:extent cx="1730375" cy="1539240"/>
                <wp:effectExtent l="0" t="0" r="22225" b="22860"/>
                <wp:wrapNone/>
                <wp:docPr id="28" name="六边形 28"/>
                <wp:cNvGraphicFramePr/>
                <a:graphic xmlns:a="http://schemas.openxmlformats.org/drawingml/2006/main">
                  <a:graphicData uri="http://schemas.microsoft.com/office/word/2010/wordprocessingShape">
                    <wps:wsp>
                      <wps:cNvSpPr/>
                      <wps:spPr>
                        <a:xfrm>
                          <a:off x="0" y="0"/>
                          <a:ext cx="1730375" cy="1539240"/>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六边形 28" o:spid="_x0000_s1026" type="#_x0000_t9" style="position:absolute;left:0;text-align:left;margin-left:143.8pt;margin-top:6.2pt;width:136.25pt;height:121.2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" adj="4804" fillcolor="#4f81bd [3204]" strokecolor="#002060" strokeweight="1pt"/>
            </w:pict>
          </mc:Fallback>
        </mc:AlternateContent>
      </w:r>
      <w:r w:rsidR="005C0370">
        <w:rPr>
          <w:noProof/>
          <w:lang w:val="en-US"/>
        </w:rPr>
        <mc:AlternateContent>
          <mc:Choice Requires="wpg">
            <w:drawing>
              <wp:anchor distT="0" distB="0" distL="114300" distR="114300" simplePos="0" relativeHeight="251708416" behindDoc="0" locked="0" layoutInCell="1" allowOverlap="1" wp14:anchorId="59257CDB" wp14:editId="0E33C543">
                <wp:simplePos x="0" y="0"/>
                <wp:positionH relativeFrom="column">
                  <wp:posOffset>3825240</wp:posOffset>
                </wp:positionH>
                <wp:positionV relativeFrom="paragraph">
                  <wp:posOffset>158750</wp:posOffset>
                </wp:positionV>
                <wp:extent cx="551180" cy="523240"/>
                <wp:effectExtent l="0" t="0" r="20320" b="10160"/>
                <wp:wrapNone/>
                <wp:docPr id="427" name="组合 42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28" name="六边形 42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9" name="六边形 42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0" name="六边形 43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1" name="六边形 43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2" name="六边形 43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3" name="六边形 43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4" name="六边形 43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27" o:spid="_x0000_s1026" style="position:absolute;left:0;text-align:left;margin-left:301.2pt;margin-top:12.5pt;width:43.4pt;height:41.2pt;z-index:25170841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">
                <v:shape id="六边形 42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Z7DsEA&#10;AADcAAAADwAAAGRycy9kb3ducmV2LnhtbERPTYvCMBC9C/6HMIIX0VQpRbtGEWHBgxSsHjzONmNb&#10;bCalydr67zeHBY+P973dD6YRL+pcbVnBchGBIC6srrlUcLt+z9cgnEfW2FgmBW9ysN+NR1tMte35&#10;Qq/clyKEsEtRQeV9m0rpiooMuoVtiQP3sJ1BH2BXSt1hH8JNI1dRlEiDNYeGCls6VlQ881+j4JTP&#10;svMmGfqnPGRZcvbxz30ZKzWdDIcvEJ4G/xH/u09aQbwKa8OZc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Gew7BAAAA3AAAAA8AAAAAAAAAAAAAAAAAmAIAAGRycy9kb3du&#10;cmV2LnhtbFBLBQYAAAAABAAEAPUAAACGAwAAAAA=&#10;" adj="4785" filled="f" strokecolor="#92d050" strokeweight="1pt"/>
                <v:shape id="六边形 42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relcUA&#10;AADcAAAADwAAAGRycy9kb3ducmV2LnhtbESPQYvCMBSE78L+h/AWvMiaKqWsXaOIIHiQgtXDHt82&#10;b9ti81KaaOu/N4LgcZiZb5jlejCNuFHnassKZtMIBHFhdc2lgvNp9/UNwnlkjY1lUnAnB+vVx2iJ&#10;qbY9H+mW+1IECLsUFVTet6mUrqjIoJvaljh4/7Yz6IPsSqk77APcNHIeRYk0WHNYqLClbUXFJb8a&#10;Bft8kh0WydBf5CbLkoOP/35nsVLjz2HzA8LT4N/hV3uvFcTzBTzPhCM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t6VxQAAANwAAAAPAAAAAAAAAAAAAAAAAJgCAABkcnMv&#10;ZG93bnJldi54bWxQSwUGAAAAAAQABAD1AAAAigMAAAAA&#10;" adj="4785" filled="f" strokecolor="#92d050" strokeweight="1pt"/>
                <v:shape id="六边形 43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h1cIA&#10;AADcAAAADwAAAGRycy9kb3ducmV2LnhtbERPTYvCMBC9C/sfwix4EU3VUtauUWRB8CAFq4c9js3Y&#10;FptJaaLt/vvNQfD4eN/r7WAa8aTO1ZYVzGcRCOLC6ppLBZfzfvoFwnlkjY1lUvBHDrabj9EaU217&#10;PtEz96UIIexSVFB536ZSuqIig25mW+LA3Wxn0AfYlVJ32Idw08hFFCXSYM2hocKWfioq7vnDKDjk&#10;k+y4Sob+LndZlhx9fP2dx0qNP4fdNwhPg3+LX+6DVhAvw/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qeHVwgAAANwAAAAPAAAAAAAAAAAAAAAAAJgCAABkcnMvZG93&#10;bnJldi54bWxQSwUGAAAAAAQABAD1AAAAhwMAAAAA&#10;" adj="4785" filled="f" strokecolor="#92d050" strokeweight="1pt"/>
                <v:shape id="六边形 43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VETsYA&#10;AADcAAAADwAAAGRycy9kb3ducmV2LnhtbESPQWvCQBSE74L/YXlCL1I3qSG00VVEKHiQQGMPPb5m&#10;n0kw+zZkV5P+e1cQehxm5htmvR1NK27Uu8aygngRgSAurW64UvB9+nx9B+E8ssbWMin4IwfbzXSy&#10;xkzbgb/oVvhKBAi7DBXU3neZlK6syaBb2I44eGfbG/RB9pXUPQ4Bblr5FkWpNNhwWKixo31N5aW4&#10;GgWHYp4fP9JxuMhdnqdHn/z+xIlSL7NxtwLhafT/4Wf7oBUkyxgeZ8IRkJs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VETsYAAADcAAAADwAAAAAAAAAAAAAAAACYAgAAZHJz&#10;L2Rvd25yZXYueG1sUEsFBgAAAAAEAAQA9QAAAIsDAAAAAA==&#10;" adj="4785" filled="f" strokecolor="#92d050" strokeweight="1pt"/>
                <v:shape id="六边形 43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faOcUA&#10;AADcAAAADwAAAGRycy9kb3ducmV2LnhtbESPQWvCQBSE70L/w/IEL6IbNYQaXUUKggcJNO2hx2f2&#10;mQSzb0N2NfHfu4VCj8PMfMNs94NpxIM6V1tWsJhHIIgLq2suFXx/HWfvIJxH1thYJgVPcrDfvY22&#10;mGrb8yc9cl+KAGGXooLK+zaV0hUVGXRz2xIH72o7gz7IrpS6wz7ATSOXUZRIgzWHhQpb+qiouOV3&#10;o+CUT7PzOhn6mzxkWXL28eVnESs1GQ+HDQhPg/8P/7VPWkG8WsL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N9o5xQAAANwAAAAPAAAAAAAAAAAAAAAAAJgCAABkcnMv&#10;ZG93bnJldi54bWxQSwUGAAAAAAQABAD1AAAAigMAAAAA&#10;" adj="4785" filled="f" strokecolor="#92d050" strokeweight="1pt"/>
                <v:shape id="六边形 43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t/osUA&#10;AADcAAAADwAAAGRycy9kb3ducmV2LnhtbESPQWvCQBSE7wX/w/IKXopu1BBs6ioiCB4k0OjB4zP7&#10;mgSzb0N2Nem/7wpCj8PMfMOsNoNpxIM6V1tWMJtGIIgLq2suFZxP+8kShPPIGhvLpOCXHGzWo7cV&#10;ptr2/E2P3JciQNilqKDyvk2ldEVFBt3UtsTB+7GdQR9kV0rdYR/gppHzKEqkwZrDQoUt7Soqbvnd&#10;KDjkH9nxMxn6m9xmWXL08fUyi5Uavw/bLxCeBv8ffrUPWkG8WMDzTDg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3+ixQAAANwAAAAPAAAAAAAAAAAAAAAAAJgCAABkcnMv&#10;ZG93bnJldi54bWxQSwUGAAAAAAQABAD1AAAAigMAAAAA&#10;" adj="4785" filled="f" strokecolor="#92d050" strokeweight="1pt"/>
                <v:shape id="六边形 43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Ln1sYA&#10;AADcAAAADwAAAGRycy9kb3ducmV2LnhtbESPQWuDQBSE74H+h+UVeglxTSOS2mxCCBQ8BKGmhx5f&#10;3VeVuG/F3aj999lCocdhZr5hdofZdGKkwbWWFayjGARxZXXLtYKPy9tqC8J5ZI2dZVLwQw4O+4fF&#10;DjNtJ36nsfS1CBB2GSpovO8zKV3VkEEX2Z44eN92MOiDHGqpB5wC3HTyOY5TabDlsNBgT6eGqmt5&#10;MwryclmcX9J5uspjUaRnn3x9rhOlnh7n4ysIT7P/D/+1c60g2STweyYcAb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Ln1sYAAADcAAAADwAAAAAAAAAAAAAAAACYAgAAZHJz&#10;L2Rvd25yZXYueG1sUEsFBgAAAAAEAAQA9QAAAIsDA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703296" behindDoc="0" locked="0" layoutInCell="1" allowOverlap="1" wp14:anchorId="73235DCC" wp14:editId="2ED25FBC">
                <wp:simplePos x="0" y="0"/>
                <wp:positionH relativeFrom="column">
                  <wp:posOffset>3312160</wp:posOffset>
                </wp:positionH>
                <wp:positionV relativeFrom="paragraph">
                  <wp:posOffset>58420</wp:posOffset>
                </wp:positionV>
                <wp:extent cx="551180" cy="523240"/>
                <wp:effectExtent l="0" t="0" r="20320" b="10160"/>
                <wp:wrapNone/>
                <wp:docPr id="387" name="组合 38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88" name="六边形 38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9" name="六边形 38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0" name="六边形 39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1" name="六边形 39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2" name="六边形 39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3" name="六边形 39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4" name="六边形 39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87" o:spid="_x0000_s1026" style="position:absolute;left:0;text-align:left;margin-left:260.8pt;margin-top:4.6pt;width:43.4pt;height:41.2pt;z-index:25170329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">
                <v:shape id="六边形 38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pUcIA&#10;AADcAAAADwAAAGRycy9kb3ducmV2LnhtbERPTYvCMBC9C/6HMMJeRFN3pWg1iggLHqRg9eBxbMa2&#10;2ExKk7X135vDgsfH+15ve1OLJ7WusqxgNo1AEOdWV1wouJx/JwsQziNrrC2Tghc52G6GgzUm2nZ8&#10;omfmCxFC2CWooPS+SaR0eUkG3dQ2xIG729agD7AtpG6xC+Gmlt9RFEuDFYeGEhval5Q/sj+j4JCN&#10;0+My7ruH3KVpfPTz23U2V+pr1O9WIDz1/iP+dx+0gp9FWBvOhCM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yulRwgAAANwAAAAPAAAAAAAAAAAAAAAAAJgCAABkcnMvZG93&#10;bnJldi54bWxQSwUGAAAAAAQABAD1AAAAhwMAAAAA&#10;" adj="4785" filled="f" strokecolor="#92d050" strokeweight="1pt"/>
                <v:shape id="六边形 38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ZMysUA&#10;AADcAAAADwAAAGRycy9kb3ducmV2LnhtbESPT4vCMBTE74LfITxhL7Km/qFo1ygiCB6kYN3DHt82&#10;b9ti81KaaLvf3giCx2FmfsOst72pxZ1aV1lWMJ1EIIhzqysuFHxfDp9LEM4ja6wtk4J/crDdDAdr&#10;TLTt+Ez3zBciQNglqKD0vkmkdHlJBt3ENsTB+7OtQR9kW0jdYhfgppazKIqlwYrDQokN7UvKr9nN&#10;KDhm4/S0ivvuKndpGp/84vdnulDqY9TvvkB46v07/GoftYL5cgXPM+EIyM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hkzKxQAAANwAAAAPAAAAAAAAAAAAAAAAAJgCAABkcnMv&#10;ZG93bnJldi54bWxQSwUGAAAAAAQABAD1AAAAigMAAAAA&#10;" adj="4785" filled="f" strokecolor="#92d050" strokeweight="1pt"/>
                <v:shape id="六边形 39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VzisIA&#10;AADcAAAADwAAAGRycy9kb3ducmV2LnhtbERPTYvCMBC9C/6HMMJeRFN3pWg1iggLHqRg9eBxbMa2&#10;2ExKk7X135vDgsfH+15ve1OLJ7WusqxgNo1AEOdWV1wouJx/JwsQziNrrC2Tghc52G6GgzUm2nZ8&#10;omfmCxFC2CWooPS+SaR0eUkG3dQ2xIG729agD7AtpG6xC+Gmlt9RFEuDFYeGEhval5Q/sj+j4JCN&#10;0+My7ruH3KVpfPTz23U2V+pr1O9WIDz1/iP+dx+0gp9lmB/OhCMgN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ZXOKwgAAANwAAAAPAAAAAAAAAAAAAAAAAJgCAABkcnMvZG93&#10;bnJldi54bWxQSwUGAAAAAAQABAD1AAAAhwMAAAAA&#10;" adj="4785" filled="f" strokecolor="#92d050" strokeweight="1pt"/>
                <v:shape id="六边形 39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nWEcYA&#10;AADcAAAADwAAAGRycy9kb3ducmV2LnhtbESPQWvCQBSE70L/w/IKvYhu0kowqauIUPAggUYPHp/Z&#10;1ySYfRuyq0n/fVcQehxm5htmtRlNK+7Uu8aygngegSAurW64UnA6fs2WIJxH1thaJgW/5GCzfpms&#10;MNN24G+6F74SAcIuQwW1910mpStrMujmtiMO3o/tDfog+0rqHocAN618j6JEGmw4LNTY0a6m8lrc&#10;jIJ9Mc0PaTIOV7nN8+TgF5dzvFDq7XXcfoLwNPr/8LO91wo+0hg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nWEcYAAADcAAAADwAAAAAAAAAAAAAAAACYAgAAZHJz&#10;L2Rvd25yZXYueG1sUEsFBgAAAAAEAAQA9QAAAIsDAAAAAA==&#10;" adj="4785" filled="f" strokecolor="#92d050" strokeweight="1pt"/>
                <v:shape id="六边形 39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IZsUA&#10;AADcAAAADwAAAGRycy9kb3ducmV2LnhtbESPQYvCMBSE78L+h/AWvIimulK0axRZEDxIwbqHPT6b&#10;Z1tsXkoTbf33G0HwOMzMN8xq05ta3Kl1lWUF00kEgji3uuJCwe9pN16AcB5ZY22ZFDzIwWb9MVhh&#10;om3HR7pnvhABwi5BBaX3TSKly0sy6Ca2IQ7exbYGfZBtIXWLXYCbWs6iKJYGKw4LJTb0U1J+zW5G&#10;wT4bpYdl3HdXuU3T+ODn57/pXKnhZ7/9BuGp9+/wq73XCr6WM3ieC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0hmxQAAANwAAAAPAAAAAAAAAAAAAAAAAJgCAABkcnMv&#10;ZG93bnJldi54bWxQSwUGAAAAAAQABAD1AAAAigMAAAAA&#10;" adj="4785" filled="f" strokecolor="#92d050" strokeweight="1pt"/>
                <v:shape id="六边形 39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ft/cUA&#10;AADcAAAADwAAAGRycy9kb3ducmV2LnhtbESPQYvCMBSE7wv+h/CEvSyaukrRahQRFjxIwerB47N5&#10;tsXmpTRZW/+9WVjwOMzMN8xq05taPKh1lWUFk3EEgji3uuJCwfn0M5qDcB5ZY22ZFDzJwWY9+Fhh&#10;om3HR3pkvhABwi5BBaX3TSKly0sy6Ma2IQ7ezbYGfZBtIXWLXYCbWn5HUSwNVhwWSmxoV1J+z36N&#10;gn32lR4Wcd/d5TZN44OfXS+TmVKfw367BOGp9+/wf3uvFUwXU/g7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t+39xQAAANwAAAAPAAAAAAAAAAAAAAAAAJgCAABkcnMv&#10;ZG93bnJldi54bWxQSwUGAAAAAAQABAD1AAAAigMAAAAA&#10;" adj="4785" filled="f" strokecolor="#92d050" strokeweight="1pt"/>
                <v:shape id="六边形 39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51icYA&#10;AADcAAAADwAAAGRycy9kb3ducmV2LnhtbESPQWvCQBSE70L/w/IKvYhubEMwqauIUPAggUYPHp/Z&#10;1ySYfRuyq0n/fVcQehxm5htmtRlNK+7Uu8aygsU8AkFcWt1wpeB0/JotQTiPrLG1TAp+ycFm/TJZ&#10;YabtwN90L3wlAoRdhgpq77tMSlfWZNDNbUccvB/bG/RB9pXUPQ4Bblr5HkWJNNhwWKixo11N5bW4&#10;GQX7Ypof0mQcrnKb58nBx5fzIlbq7XXcfoLwNPr/8LO91wo+0hg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151icYAAADcAAAADwAAAAAAAAAAAAAAAACYAgAAZHJz&#10;L2Rvd25yZXYueG1sUEsFBgAAAAAEAAQA9QAAAIsDA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98176" behindDoc="0" locked="0" layoutInCell="1" allowOverlap="1" wp14:anchorId="57AF761A" wp14:editId="0152B63D">
                <wp:simplePos x="0" y="0"/>
                <wp:positionH relativeFrom="column">
                  <wp:posOffset>916300</wp:posOffset>
                </wp:positionH>
                <wp:positionV relativeFrom="paragraph">
                  <wp:posOffset>72390</wp:posOffset>
                </wp:positionV>
                <wp:extent cx="551180" cy="523240"/>
                <wp:effectExtent l="0" t="0" r="20320" b="10160"/>
                <wp:wrapNone/>
                <wp:docPr id="347" name="组合 34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48" name="六边形 34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9" name="六边形 34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0" name="六边形 35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1" name="六边形 35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2" name="六边形 35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3" name="六边形 35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4" name="六边形 35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47" o:spid="_x0000_s1026" style="position:absolute;left:0;text-align:left;margin-left:72.15pt;margin-top:5.7pt;width:43.4pt;height:41.2pt;z-index:25169817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">
                <v:shape id="六边形 34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NTy8IA&#10;AADcAAAADwAAAGRycy9kb3ducmV2LnhtbERPTYvCMBC9C/sfwix4EU3VUtauUWRB8CAFq4c9js3Y&#10;FptJaaLt/vvNQfD4eN/r7WAa8aTO1ZYVzGcRCOLC6ppLBZfzfvoFwnlkjY1lUvBHDrabj9EaU217&#10;PtEz96UIIexSVFB536ZSuqIig25mW+LA3Wxn0AfYlVJ32Idw08hFFCXSYM2hocKWfioq7vnDKDjk&#10;k+y4Sob+LndZlhx9fP2dx0qNP4fdNwhPg3+LX+6DVrCMw9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1PLwgAAANwAAAAPAAAAAAAAAAAAAAAAAJgCAABkcnMvZG93&#10;bnJldi54bWxQSwUGAAAAAAQABAD1AAAAhwMAAAAA&#10;" adj="4785" filled="f" strokecolor="#92d050" strokeweight="1pt"/>
                <v:shape id="六边形 34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2UMYA&#10;AADcAAAADwAAAGRycy9kb3ducmV2LnhtbESPQWvCQBSE70L/w/IKvYhubEMwqauIUPAggUYPHp/Z&#10;1ySYfRuyq0n/fVcQehxm5htmtRlNK+7Uu8aygsU8AkFcWt1wpeB0/JotQTiPrLG1TAp+ycFm/TJZ&#10;YabtwN90L3wlAoRdhgpq77tMSlfWZNDNbUccvB/bG/RB9pXUPQ4Bblr5HkWJNNhwWKixo11N5bW4&#10;GQX7Ypof0mQcrnKb58nBx5fzIlbq7XXcfoLwNPr/8LO91wo+4hQ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2UMYAAADcAAAADwAAAAAAAAAAAAAAAACYAgAAZHJz&#10;L2Rvd25yZXYueG1sUEsFBgAAAAAEAAQA9QAAAIsDAAAAAA==&#10;" adj="4785" filled="f" strokecolor="#92d050" strokeweight="1pt"/>
                <v:shape id="六边形 35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zJEMIA&#10;AADcAAAADwAAAGRycy9kb3ducmV2LnhtbERPTYvCMBC9L/gfwgh7WTR1V4tWo4iw4EEKVg8ex2Zs&#10;i82kNNF2//3mIHh8vO/Vpje1eFLrKssKJuMIBHFudcWFgvPpdzQH4TyyxtoyKfgjB5v14GOFibYd&#10;H+mZ+UKEEHYJKii9bxIpXV6SQTe2DXHgbrY16ANsC6lb7EK4qeV3FMXSYMWhocSGdiXl9+xhFOyz&#10;r/SwiPvuLrdpGh/89HqZTJX6HPbbJQhPvX+LX+69VvAzC/PDmX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3MkQwgAAANwAAAAPAAAAAAAAAAAAAAAAAJgCAABkcnMvZG93&#10;bnJldi54bWxQSwUGAAAAAAQABAD1AAAAhwMAAAAA&#10;" adj="4785" filled="f" strokecolor="#92d050" strokeweight="1pt"/>
                <v:shape id="六边形 35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Bsi8YA&#10;AADcAAAADwAAAGRycy9kb3ducmV2LnhtbESPQWvCQBSE7wX/w/IEL0U3aW3Q6CpSEDxIoNGDx2f2&#10;mQSzb0N2Nem/7xYKPQ4z8w2z3g6mEU/qXG1ZQTyLQBAXVtdcKjif9tMFCOeRNTaWScE3OdhuRi9r&#10;TLXt+YueuS9FgLBLUUHlfZtK6YqKDLqZbYmDd7OdQR9kV0rdYR/gppFvUZRIgzWHhQpb+qyouOcP&#10;o+CQv2bHZTL0d7nLsuTo59dLPFdqMh52KxCeBv8f/msftIL3jxh+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JBsi8YAAADcAAAADwAAAAAAAAAAAAAAAACYAgAAZHJz&#10;L2Rvd25yZXYueG1sUEsFBgAAAAAEAAQA9QAAAIsDAAAAAA==&#10;" adj="4785" filled="f" strokecolor="#92d050" strokeweight="1pt"/>
                <v:shape id="六边形 35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Ly/MYA&#10;AADcAAAADwAAAGRycy9kb3ducmV2LnhtbESPQWvCQBSE74L/YXlCL0U3Wg2auooUCh4kYPTg8Zl9&#10;TYLZtyG7Nem/d4WCx2FmvmHW297U4k6tqywrmE4iEMS51RUXCs6n7/EShPPIGmvLpOCPHGw3w8Ea&#10;E207PtI984UIEHYJKii9bxIpXV6SQTexDXHwfmxr0AfZFlK32AW4qeUsimJpsOKwUGJDXyXlt+zX&#10;KNhn7+lhFffdTe7SND74+fUynSv1Nup3nyA89f4V/m/vtYKPxQyeZ8IRk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Ly/MYAAADcAAAADwAAAAAAAAAAAAAAAACYAgAAZHJz&#10;L2Rvd25yZXYueG1sUEsFBgAAAAAEAAQA9QAAAIsDAAAAAA==&#10;" adj="4785" filled="f" strokecolor="#92d050" strokeweight="1pt"/>
                <v:shape id="六边形 35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5XZ8YA&#10;AADcAAAADwAAAGRycy9kb3ducmV2LnhtbESPQWvCQBSE7wX/w/KEXorZWG3Q1FVEKHiQgKkHj8/s&#10;axLMvg3Z1aT/3hUKPQ4z8w2z2gymEXfqXG1ZwTSKQRAXVtdcKjh9f00WIJxH1thYJgW/5GCzHr2s&#10;MNW25yPdc1+KAGGXooLK+zaV0hUVGXSRbYmD92M7gz7IrpS6wz7ATSPf4ziRBmsOCxW2tKuouOY3&#10;o2Cfv2WHZTL0V7nNsuTg55fzdK7U63jYfoLwNPj/8F97rxXMPm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w5XZ8YAAADcAAAADwAAAAAAAAAAAAAAAACYAgAAZHJz&#10;L2Rvd25yZXYueG1sUEsFBgAAAAAEAAQA9QAAAIsDAAAAAA==&#10;" adj="4785" filled="f" strokecolor="#92d050" strokeweight="1pt"/>
                <v:shape id="六边形 35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fPE8YA&#10;AADcAAAADwAAAGRycy9kb3ducmV2LnhtbESPQWvCQBSE7wX/w/IEL0U3tmnQ6CpSEDxIoNGDx2f2&#10;mQSzb0N2Nem/7xYKPQ4z8w2z3g6mEU/qXG1ZwXwWgSAurK65VHA+7acLEM4ja2wsk4JvcrDdjF7W&#10;mGrb8xc9c1+KAGGXooLK+zaV0hUVGXQz2xIH72Y7gz7IrpS6wz7ATSPfoiiRBmsOCxW29FlRcc8f&#10;RsEhf82Oy2To73KXZcnRx9fLPFZqMh52KxCeBv8f/msftIL3jxh+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OfPE8YAAADcAAAADwAAAAAAAAAAAAAAAACYAgAAZHJz&#10;L2Rvd25yZXYueG1sUEsFBgAAAAAEAAQA9QAAAIsDAAAAAA==&#10;" adj="4785" filled="f" strokecolor="#92d050" strokeweight="1pt"/>
              </v:group>
            </w:pict>
          </mc:Fallback>
        </mc:AlternateContent>
      </w:r>
      <w:r w:rsidR="005C0370">
        <w:rPr>
          <w:noProof/>
          <w:lang w:val="en-US"/>
        </w:rPr>
        <mc:AlternateContent>
          <mc:Choice Requires="wpg">
            <w:drawing>
              <wp:anchor distT="0" distB="0" distL="114300" distR="114300" simplePos="0" relativeHeight="251694080" behindDoc="0" locked="0" layoutInCell="1" allowOverlap="1" wp14:anchorId="5D260020" wp14:editId="15DFADC9">
                <wp:simplePos x="0" y="0"/>
                <wp:positionH relativeFrom="column">
                  <wp:posOffset>1432555</wp:posOffset>
                </wp:positionH>
                <wp:positionV relativeFrom="paragraph">
                  <wp:posOffset>164465</wp:posOffset>
                </wp:positionV>
                <wp:extent cx="551180" cy="523240"/>
                <wp:effectExtent l="0" t="0" r="20320" b="10160"/>
                <wp:wrapNone/>
                <wp:docPr id="315" name="组合 31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16" name="六边形 31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7" name="六边形 31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8" name="六边形 31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9" name="六边形 31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0" name="六边形 32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1" name="六边形 32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2" name="六边形 32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15" o:spid="_x0000_s1026" style="position:absolute;left:0;text-align:left;margin-left:112.8pt;margin-top:12.95pt;width:43.4pt;height:41.2pt;z-index:25169408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9xlAwQAADQfAAAOAAAAZHJzL2Uyb0RvYy54bWzsmd1u2zYUx+8L7B0I3S+WZOvDQpwiSJqg&#10;QNAGS4deMxT1AUgkS9KR0+sW6OWeYfd7gGHY3ibYHmOH1EeM2NjWbBhggL6QJZLn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">
                <v:shape id="六边形 31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NNP8UA&#10;AADcAAAADwAAAGRycy9kb3ducmV2LnhtbESPQWvCQBSE74X+h+UVvBTdRCXY1FVEEDxIwNhDj6/Z&#10;1ySYfRuyq4n/3hUEj8PMfMMs14NpxJU6V1tWEE8iEMSF1TWXCn5Ou/EChPPIGhvLpOBGDtar97cl&#10;ptr2fKRr7ksRIOxSVFB536ZSuqIig25iW+Lg/dvOoA+yK6XusA9w08hpFCXSYM1hocKWthUV5/xi&#10;FOzzz+zwlQz9WW6yLDn4+d9vPFdq9DFsvkF4Gvwr/GzvtYJZnMD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E00/xQAAANwAAAAPAAAAAAAAAAAAAAAAAJgCAABkcnMv&#10;ZG93bnJldi54bWxQSwUGAAAAAAQABAD1AAAAigMAAAAA&#10;" adj="4785" filled="f" strokecolor="#92d050" strokeweight="1pt"/>
                <v:shape id="六边形 31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opMYA&#10;AADcAAAADwAAAGRycy9kb3ducmV2LnhtbESPQWvCQBSE70L/w/IKvYhuUiVqdBUpFDxIoGkPHp/Z&#10;ZxLMvg3ZrUn/vSsIPQ4z8w2z2Q2mETfqXG1ZQTyNQBAXVtdcKvj5/pwsQTiPrLGxTAr+yMFu+zLa&#10;YKptz190y30pAoRdigoq79tUSldUZNBNbUscvIvtDPogu1LqDvsAN418j6JEGqw5LFTY0kdFxTX/&#10;NQoO+Tg7rpKhv8p9liVHPz+f4rlSb6/Dfg3C0+D/w8/2QSuYxQt4nAlHQG7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l/opMYAAADcAAAADwAAAAAAAAAAAAAAAACYAgAAZHJz&#10;L2Rvd25yZXYueG1sUEsFBgAAAAAEAAQA9QAAAIsDAAAAAA==&#10;" adj="4785" filled="f" strokecolor="#92d050" strokeweight="1pt"/>
                <v:shape id="六边形 31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B81sIA&#10;AADcAAAADwAAAGRycy9kb3ducmV2LnhtbERPTYvCMBC9C/sfwix4EU2rUtauUWRB8CAFq4c9js3Y&#10;FptJaaLt/vvNQfD4eN/r7WAa8aTO1ZYVxLMIBHFhdc2lgst5P/0C4TyyxsYyKfgjB9vNx2iNqbY9&#10;n+iZ+1KEEHYpKqi8b1MpXVGRQTezLXHgbrYz6APsSqk77EO4aeQ8ihJpsObQUGFLPxUV9/xhFBzy&#10;SXZcJUN/l7ssS45+ef2Nl0qNP4fdNwhPg3+LX+6DVrCIw9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wHzWwgAAANwAAAAPAAAAAAAAAAAAAAAAAJgCAABkcnMvZG93&#10;bnJldi54bWxQSwUGAAAAAAQABAD1AAAAhwMAAAAA&#10;" adj="4785" filled="f" strokecolor="#92d050" strokeweight="1pt"/>
                <v:shape id="六边形 31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zZTcYA&#10;AADcAAAADwAAAGRycy9kb3ducmV2LnhtbESPQWvCQBSE70L/w/IKvYhu0kowqauIUPAggUYPHp/Z&#10;1ySYfRuyq0n/fVcQehxm5htmtRlNK+7Uu8aygngegSAurW64UnA6fs2WIJxH1thaJgW/5GCzfpms&#10;MNN24G+6F74SAcIuQwW1910mpStrMujmtiMO3o/tDfog+0rqHocAN618j6JEGmw4LNTY0a6m8lrc&#10;jIJ9Mc0PaTIOV7nN8+TgF5dzvFDq7XXcfoLwNPr/8LO91wo+4hQeZ8IR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IzZTcYAAADcAAAADwAAAAAAAAAAAAAAAACYAgAAZHJz&#10;L2Rvd25yZXYueG1sUEsFBgAAAAAEAAQA9QAAAIsDAAAAAA==&#10;" adj="4785" filled="f" strokecolor="#92d050" strokeweight="1pt"/>
                <v:shape id="六边形 32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q6bcMA&#10;AADcAAAADwAAAGRycy9kb3ducmV2LnhtbERPy2qDQBTdF/oPwy10U+qYB9IYJyEUCi5EqOmiyxvn&#10;RkXnjjjTaP++swh0eTjv7LiYQdxocp1lBasoBkFcW91xo+Dr/PH6BsJ5ZI2DZVLwSw6Oh8eHDFNt&#10;Z/6kW+UbEULYpaig9X5MpXR1SwZdZEfiwF3tZNAHODVSTziHcDPIdRwn0mDHoaHFkd5bqvvqxyjI&#10;q5ey2CXL3MtTWSaF316+V1ulnp+W0x6Ep8X/i+/uXCvYrMP8cCYcAX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9q6bcMAAADcAAAADwAAAAAAAAAAAAAAAACYAgAAZHJzL2Rv&#10;d25yZXYueG1sUEsFBgAAAAAEAAQA9QAAAIgDAAAAAA==&#10;" adj="4785" filled="f" strokecolor="#92d050" strokeweight="1pt"/>
                <v:shape id="六边形 32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Yf9sUA&#10;AADcAAAADwAAAGRycy9kb3ducmV2LnhtbESPQWvCQBSE74X+h+UJXopuohJqdBUpFDxIoNFDj8/s&#10;Mwlm34bs1sR/7wpCj8PMfMOst4NpxI06V1tWEE8jEMSF1TWXCk7H78knCOeRNTaWScGdHGw3729r&#10;TLXt+YduuS9FgLBLUUHlfZtK6YqKDLqpbYmDd7GdQR9kV0rdYR/gppGzKEqkwZrDQoUtfVVUXPM/&#10;o2Cff2SHZTL0V7nLsuTgF+ffeKHUeDTsViA8Df4//GrvtYL5LIbnmXAE5OY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lh/2xQAAANwAAAAPAAAAAAAAAAAAAAAAAJgCAABkcnMv&#10;ZG93bnJldi54bWxQSwUGAAAAAAQABAD1AAAAigMAAAAA&#10;" adj="4785" filled="f" strokecolor="#92d050" strokeweight="1pt"/>
                <v:shape id="六边形 32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SBgcUA&#10;AADcAAAADwAAAGRycy9kb3ducmV2LnhtbESPQWvCQBSE7wX/w/IKXopuTCW0qauIIHiQgNFDj8/s&#10;axLMvg3Z1cR/3xUEj8PMfMMsVoNpxI06V1tWMJtGIIgLq2suFZyO28kXCOeRNTaWScGdHKyWo7cF&#10;ptr2fKBb7ksRIOxSVFB536ZSuqIig25qW+Lg/dnOoA+yK6XusA9w08g4ihJpsOawUGFLm4qKS341&#10;Cnb5R7b/Tob+ItdZluz9/Pw7mys1fh/WPyA8Df4VfrZ3WsFnHMPjTDgCc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IGBxQAAANwAAAAPAAAAAAAAAAAAAAAAAJgCAABkcnMv&#10;ZG93bnJldi54bWxQSwUGAAAAAAQABAD1AAAAigMAAAAA&#10;" adj="4785" filled="f" strokecolor="#92d050" strokeweight="1pt"/>
              </v:group>
            </w:pict>
          </mc:Fallback>
        </mc:AlternateContent>
      </w:r>
    </w:p>
    <w:p w:rsidR="005C0370" w:rsidRDefault="005C0370" w:rsidP="005C0370">
      <w:pPr>
        <w:rPr>
          <w:noProof/>
        </w:rPr>
      </w:pPr>
      <w:r>
        <w:rPr>
          <w:noProof/>
          <w:lang w:val="en-US"/>
        </w:rPr>
        <mc:AlternateContent>
          <mc:Choice Requires="wpg">
            <w:drawing>
              <wp:anchor distT="0" distB="0" distL="114300" distR="114300" simplePos="0" relativeHeight="251737088" behindDoc="0" locked="0" layoutInCell="1" allowOverlap="1" wp14:anchorId="5E926158" wp14:editId="30AD4AA1">
                <wp:simplePos x="0" y="0"/>
                <wp:positionH relativeFrom="column">
                  <wp:posOffset>4331335</wp:posOffset>
                </wp:positionH>
                <wp:positionV relativeFrom="paragraph">
                  <wp:posOffset>50800</wp:posOffset>
                </wp:positionV>
                <wp:extent cx="551180" cy="523240"/>
                <wp:effectExtent l="0" t="0" r="20320" b="10160"/>
                <wp:wrapNone/>
                <wp:docPr id="659" name="组合 65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60" name="六边形 66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1" name="六边形 66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2" name="六边形 66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3" name="六边形 66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4" name="六边形 66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5" name="六边形 66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6" name="六边形 66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59" o:spid="_x0000_s1026" style="position:absolute;left:0;text-align:left;margin-left:341.05pt;margin-top:4pt;width:43.4pt;height:41.2pt;z-index:25173708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">
                <v:shape id="六边形 66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6gKcIA&#10;AADcAAAADwAAAGRycy9kb3ducmV2LnhtbERPTYvCMBC9C/6HMIIX0dRFwlqNIgsLHqRg3YPHsRnb&#10;YjMpTdbWf785LHh8vO/tfrCNeFLna8calosEBHHhTM2lhp/L9/wThA/IBhvHpOFFHva78WiLqXE9&#10;n+mZh1LEEPYpaqhCaFMpfVGRRb9wLXHk7q6zGCLsSmk67GO4beRHkihpsebYUGFLXxUVj/zXajjm&#10;s+y0VkP/kIcsU6ewul2XK62nk+GwARFoCG/xv/toNCgV58cz8QjI3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3qApwgAAANwAAAAPAAAAAAAAAAAAAAAAAJgCAABkcnMvZG93&#10;bnJldi54bWxQSwUGAAAAAAQABAD1AAAAhwMAAAAA&#10;" adj="4785" filled="f" strokecolor="#92d050" strokeweight="1pt"/>
                <v:shape id="六边形 66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5IFssUA&#10;AADcAAAADwAAAGRycy9kb3ducmV2LnhtbESPQWvCQBSE74L/YXkFL1I3EVna1FVEKHiQgNFDj6/Z&#10;1ySYfRuyWxP/vVsoeBxm5htmvR1tK27U+8axhnSRgCAunWm40nA5f76+gfAB2WDrmDTcycN2M52s&#10;MTNu4BPdilCJCGGfoYY6hC6T0pc1WfQL1xFH78f1FkOUfSVNj0OE21Yuk0RJiw3HhRo72tdUXotf&#10;q+FQzPPjuxqHq9zluTqG1fdXutJ69jLuPkAEGsMz/N8+GA1KpfB3Jh4BuX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kgWyxQAAANwAAAAPAAAAAAAAAAAAAAAAAJgCAABkcnMv&#10;ZG93bnJldi54bWxQSwUGAAAAAAQABAD1AAAAigMAAAAA&#10;" adj="4785" filled="f" strokecolor="#92d050" strokeweight="1pt"/>
                <v:shape id="六边形 66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CbxcUA&#10;AADcAAAADwAAAGRycy9kb3ducmV2LnhtbESPQWvCQBSE7wX/w/KEXopuFFna1FVEKHiQgLGHHp/Z&#10;1ySYfRuyq4n/3hUEj8PMfMMs14NtxJU6XzvWMJsmIIgLZ2ouNfwefyafIHxANtg4Jg038rBejd6W&#10;mBrX84GueShFhLBPUUMVQptK6YuKLPqpa4mj9+86iyHKrpSmwz7CbSPnSaKkxZrjQoUtbSsqzvnF&#10;atjlH9n+Sw39WW6yTO3D4vQ3W2j9Ph423yACDeEVfrZ3RoNSc3ic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QJvFxQAAANwAAAAPAAAAAAAAAAAAAAAAAJgCAABkcnMv&#10;ZG93bnJldi54bWxQSwUGAAAAAAQABAD1AAAAigMAAAAA&#10;" adj="4785" filled="f" strokecolor="#92d050" strokeweight="1pt"/>
                <v:shape id="六边形 66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w+XsUA&#10;AADcAAAADwAAAGRycy9kb3ducmV2LnhtbESPQWvCQBSE74L/YXlCL1I3Vlna6CoiFDxIoLGHHl+z&#10;zySYfRuyq0n/vSsIPQ4z8w2z3g62ETfqfO1Yw3yWgCAunKm51PB9+nx9B+EDssHGMWn4Iw/bzXi0&#10;xtS4nr/olodSRAj7FDVUIbSplL6oyKKfuZY4emfXWQxRdqU0HfYRbhv5liRKWqw5LlTY0r6i4pJf&#10;rYZDPs2OH2roL3KXZeoYlr8/86XWL5NhtwIRaAj/4Wf7YDQotYDHmXgE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4DD5exQAAANwAAAAPAAAAAAAAAAAAAAAAAJgCAABkcnMv&#10;ZG93bnJldi54bWxQSwUGAAAAAAQABAD1AAAAigMAAAAA&#10;" adj="4785" filled="f" strokecolor="#92d050" strokeweight="1pt"/>
                <v:shape id="六边形 66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KsUA&#10;AADcAAAADwAAAGRycy9kb3ducmV2LnhtbESPQWvCQBSE7wX/w/IEL6VulLDY1FVEKHiQgGkPHl+z&#10;zySYfRuyW5P++64geBxm5htmvR1tK27U+8axhsU8AUFcOtNwpeH76/NtBcIHZIOtY9LwRx62m8nL&#10;GjPjBj7RrQiViBD2GWqoQ+gyKX1Zk0U/dx1x9C6utxii7Ctpehwi3LZymSRKWmw4LtTY0b6m8lr8&#10;Wg2H4jU/vqtxuMpdnqtjSH/Oi1Tr2XTcfYAINIZn+NE+GA1KpX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35aYqxQAAANwAAAAPAAAAAAAAAAAAAAAAAJgCAABkcnMv&#10;ZG93bnJldi54bWxQSwUGAAAAAAQABAD1AAAAigMAAAAA&#10;" adj="4785" filled="f" strokecolor="#92d050" strokeweight="1pt"/>
                <v:shape id="六边形 66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kDscUA&#10;AADcAAAADwAAAGRycy9kb3ducmV2LnhtbESPQWvCQBSE74L/YXlCL1I3ii5t6ipSEDxIwOjB42v2&#10;NQlm34bs1qT/vlsQPA4z8w2z3g62EXfqfO1Yw3yWgCAunKm51HA571/fQPiAbLBxTBp+ycN2Mx6t&#10;MTWu5xPd81CKCGGfooYqhDaV0hcVWfQz1xJH79t1FkOUXSlNh32E20YukkRJizXHhQpb+qyouOU/&#10;VsMhn2bHdzX0N7nLMnUMy6/rfKn1y2TYfYAINIRn+NE+GA1KreD/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qQOxxQAAANwAAAAPAAAAAAAAAAAAAAAAAJgCAABkcnMv&#10;ZG93bnJldi54bWxQSwUGAAAAAAQABAD1AAAAigMAAAAA&#10;" adj="4785" filled="f" strokecolor="#92d050" strokeweight="1pt"/>
                <v:shape id="六边形 66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udxsUA&#10;AADcAAAADwAAAGRycy9kb3ducmV2LnhtbESPQWvCQBSE7wX/w/IEL0U3iiwaXUWEggcJNO3B4zP7&#10;TILZtyG7NfHfu4VCj8PMfMNs94NtxIM6XzvWMJ8lIIgLZ2ouNXx/fUxXIHxANtg4Jg1P8rDfjd62&#10;mBrX8yc98lCKCGGfooYqhDaV0hcVWfQz1xJH7+Y6iyHKrpSmwz7CbSMXSaKkxZrjQoUtHSsq7vmP&#10;1XDK37PzWg39XR6yTJ3D8nqZL7WejIfDBkSgIfyH/9ono0EpBb9n4hGQu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e53G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696128" behindDoc="0" locked="0" layoutInCell="1" allowOverlap="1" wp14:anchorId="52A010D3" wp14:editId="61B24FFC">
                <wp:simplePos x="0" y="0"/>
                <wp:positionH relativeFrom="column">
                  <wp:posOffset>2452206</wp:posOffset>
                </wp:positionH>
                <wp:positionV relativeFrom="paragraph">
                  <wp:posOffset>127950</wp:posOffset>
                </wp:positionV>
                <wp:extent cx="551180" cy="523240"/>
                <wp:effectExtent l="0" t="0" r="20320" b="10160"/>
                <wp:wrapNone/>
                <wp:docPr id="331" name="组合 33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32" name="六边形 33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3" name="六边形 33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4" name="六边形 33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5" name="六边形 33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6" name="六边形 33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7" name="六边形 33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8" name="六边形 33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31" o:spid="_x0000_s1026" style="position:absolute;left:0;text-align:left;margin-left:193.1pt;margin-top:10.05pt;width:43.4pt;height:41.2pt;z-index:25169612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njr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">
                <v:shape id="六边形 33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0XXMUA&#10;AADcAAAADwAAAGRycy9kb3ducmV2LnhtbESPT4vCMBTE78J+h/AWvIim/qG4XaOIIHiQgnUPe3zb&#10;vG2LzUtpoq3f3giCx2FmfsOsNr2pxY1aV1lWMJ1EIIhzqysuFPyc9+MlCOeRNdaWScGdHGzWH4MV&#10;Jtp2fKJb5gsRIOwSVFB63yRSurwkg25iG+Lg/dvWoA+yLaRusQtwU8tZFMXSYMVhocSGdiXll+xq&#10;FByyUXr8ivvuIrdpGh/94u93ulBq+Nlvv0F46v07/GoftIL5fAb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nRdcxQAAANwAAAAPAAAAAAAAAAAAAAAAAJgCAABkcnMv&#10;ZG93bnJldi54bWxQSwUGAAAAAAQABAD1AAAAigMAAAAA&#10;" adj="4785" filled="f" strokecolor="#92d050" strokeweight="1pt"/>
                <v:shape id="六边形 33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Gyx8UA&#10;AADcAAAADwAAAGRycy9kb3ducmV2LnhtbESPQWvCQBSE7wX/w/IEL0U3GgkaXUWEggcJNO3B4zP7&#10;TILZtyG7NfHfu4VCj8PMfMNs94NpxIM6V1tWMJ9FIIgLq2suFXx/fUxXIJxH1thYJgVPcrDfjd62&#10;mGrb8yc9cl+KAGGXooLK+zaV0hUVGXQz2xIH72Y7gz7IrpS6wz7ATSMXUZRIgzWHhQpbOlZU3PMf&#10;o+CUv2fndTL0d3nIsuTsl9fLfKnUZDwcNiA8Df4//Nc+aQVxHMP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0bLHxQAAANwAAAAPAAAAAAAAAAAAAAAAAJgCAABkcnMv&#10;ZG93bnJldi54bWxQSwUGAAAAAAQABAD1AAAAigMAAAAA&#10;" adj="4785" filled="f" strokecolor="#92d050" strokeweight="1pt"/>
                <v:shape id="六边形 33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gqs8UA&#10;AADcAAAADwAAAGRycy9kb3ducmV2LnhtbESPQWvCQBSE7wX/w/IKXopu1BBs6ioiCB4k0OjB4zP7&#10;mgSzb0N2Nem/7wpCj8PMfMOsNoNpxIM6V1tWMJtGIIgLq2suFZxP+8kShPPIGhvLpOCXHGzWo7cV&#10;ptr2/E2P3JciQNilqKDyvk2ldEVFBt3UtsTB+7GdQR9kV0rdYR/gppHzKEqkwZrDQoUt7Soqbvnd&#10;KDjkH9nxMxn6m9xmWXL08fUyi5Uavw/bLxCeBv8ffrUPWsFiEcPzTDg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OCqzxQAAANwAAAAPAAAAAAAAAAAAAAAAAJgCAABkcnMv&#10;ZG93bnJldi54bWxQSwUGAAAAAAQABAD1AAAAigMAAAAA&#10;" adj="4785" filled="f" strokecolor="#92d050" strokeweight="1pt"/>
                <v:shape id="六边形 33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SPKMYA&#10;AADcAAAADwAAAGRycy9kb3ducmV2LnhtbESPQWvCQBSE7wX/w/KEXorZWG3Q1FVEKHiQgKkHj8/s&#10;axLMvg3Z1aT/3hUKPQ4z8w2z2gymEXfqXG1ZwTSKQRAXVtdcKjh9f00WIJxH1thYJgW/5GCzHr2s&#10;MNW25yPdc1+KAGGXooLK+zaV0hUVGXSRbYmD92M7gz7IrpS6wz7ATSPf4ziRBmsOCxW2tKuouOY3&#10;o2Cfv2WHZTL0V7nNsuTg55fzdK7U63jYfoLwNPj/8F97rxXMZh/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SPKMYAAADcAAAADwAAAAAAAAAAAAAAAACYAgAAZHJz&#10;L2Rvd25yZXYueG1sUEsFBgAAAAAEAAQA9QAAAIsDAAAAAA==&#10;" adj="4785" filled="f" strokecolor="#92d050" strokeweight="1pt"/>
                <v:shape id="六边形 33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YRX8UA&#10;AADcAAAADwAAAGRycy9kb3ducmV2LnhtbESPT4vCMBTE78J+h/AWvIim/qGsXaPIguBBCls97PHZ&#10;PNti81KaaOu3N4Kwx2FmfsOsNr2pxZ1aV1lWMJ1EIIhzqysuFJyOu/EXCOeRNdaWScGDHGzWH4MV&#10;Jtp2/Ev3zBciQNglqKD0vkmkdHlJBt3ENsTBu9jWoA+yLaRusQtwU8tZFMXSYMVhocSGfkrKr9nN&#10;KNhno/SwjPvuKrdpGh/84vw3XSg1/Oy33yA89f4//G7vtYL5PIbXmXAE5P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phFfxQAAANwAAAAPAAAAAAAAAAAAAAAAAJgCAABkcnMv&#10;ZG93bnJldi54bWxQSwUGAAAAAAQABAD1AAAAigMAAAAA&#10;" adj="4785" filled="f" strokecolor="#92d050" strokeweight="1pt"/>
                <v:shape id="六边形 33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q0xMYA&#10;AADcAAAADwAAAGRycy9kb3ducmV2LnhtbESPT2vCQBTE7wW/w/IKXorZ+Ie0TV1FBMGDBIw9eHzN&#10;vibB7NuQXU367buC4HGYmd8wy/VgGnGjztWWFUyjGARxYXXNpYLv027yAcJ5ZI2NZVLwRw7Wq9HL&#10;ElNtez7SLfelCBB2KSqovG9TKV1RkUEX2ZY4eL+2M+iD7EqpO+wD3DRyFseJNFhzWKiwpW1FxSW/&#10;GgX7/C07fCZDf5GbLEsOfvFzni6UGr8Omy8Qngb/DD/ae61gPn+H+5lwBOTq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q0xMYAAADcAAAADwAAAAAAAAAAAAAAAACYAgAAZHJz&#10;L2Rvd25yZXYueG1sUEsFBgAAAAAEAAQA9QAAAIsDAAAAAA==&#10;" adj="4785" filled="f" strokecolor="#92d050" strokeweight="1pt"/>
                <v:shape id="六边形 33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UgtsIA&#10;AADcAAAADwAAAGRycy9kb3ducmV2LnhtbERPTYvCMBC9C/6HMIIXsamrFO0aRYQFD1LY6sHj2My2&#10;xWZSmmjrv98cFvb4eN/b/WAa8aLO1ZYVLKIYBHFhdc2lguvla74G4TyyxsYyKXiTg/1uPNpiqm3P&#10;3/TKfSlCCLsUFVTet6mUrqjIoItsSxy4H9sZ9AF2pdQd9iHcNPIjjhNpsObQUGFLx4qKR/40Ck75&#10;LDtvkqF/yEOWJWe/ut8WK6Wmk+HwCcLT4P/Ff+6TVrBchrX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dSC2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695104" behindDoc="0" locked="0" layoutInCell="1" allowOverlap="1" wp14:anchorId="4D4A532B" wp14:editId="376566C6">
                <wp:simplePos x="0" y="0"/>
                <wp:positionH relativeFrom="column">
                  <wp:posOffset>1948185</wp:posOffset>
                </wp:positionH>
                <wp:positionV relativeFrom="paragraph">
                  <wp:posOffset>44450</wp:posOffset>
                </wp:positionV>
                <wp:extent cx="551180" cy="523240"/>
                <wp:effectExtent l="0" t="0" r="20320" b="10160"/>
                <wp:wrapNone/>
                <wp:docPr id="323" name="组合 32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24" name="六边形 32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5" name="六边形 32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6" name="六边形 32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7" name="六边形 32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8" name="六边形 32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9" name="六边形 32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0" name="六边形 33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23" o:spid="_x0000_s1026" style="position:absolute;left:0;text-align:left;margin-left:153.4pt;margin-top:3.5pt;width:43.4pt;height:41.2pt;z-index:25169510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">
                <v:shape id="六边形 32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G8bsUA&#10;AADcAAAADwAAAGRycy9kb3ducmV2LnhtbESPQWvCQBSE70L/w/IEL6IbNYQaXUUKggcJNO2hx2f2&#10;mQSzb0N2NfHfu4VCj8PMfMNs94NpxIM6V1tWsJhHIIgLq2suFXx/HWfvIJxH1thYJgVPcrDfvY22&#10;mGrb8yc9cl+KAGGXooLK+zaV0hUVGXRz2xIH72o7gz7IrpS6wz7ATSOXUZRIgzWHhQpb+qiouOV3&#10;o+CUT7PzOhn6mzxkWXL28eVnESs1GQ+HDQhPg/8P/7VPWsFqGcP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4bxuxQAAANwAAAAPAAAAAAAAAAAAAAAAAJgCAABkcnMv&#10;ZG93bnJldi54bWxQSwUGAAAAAAQABAD1AAAAigMAAAAA&#10;" adj="4785" filled="f" strokecolor="#92d050" strokeweight="1pt"/>
                <v:shape id="六边形 32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0Z9cYA&#10;AADcAAAADwAAAGRycy9kb3ducmV2LnhtbESPQWvCQBSE74L/YXlCL0U3Wg2auooUCh4kYPTg8Zl9&#10;TYLZtyG7Nem/d4WCx2FmvmHW297U4k6tqywrmE4iEMS51RUXCs6n7/EShPPIGmvLpOCPHGw3w8Ea&#10;E207PtI984UIEHYJKii9bxIpXV6SQTexDXHwfmxr0AfZFlK32AW4qeUsimJpsOKwUGJDXyXlt+zX&#10;KNhn7+lhFffdTe7SND74+fUynSv1Nup3nyA89f4V/m/vtYKP2QKeZ8IRkJ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60Z9cYAAADcAAAADwAAAAAAAAAAAAAAAACYAgAAZHJz&#10;L2Rvd25yZXYueG1sUEsFBgAAAAAEAAQA9QAAAIsDAAAAAA==&#10;" adj="4785" filled="f" strokecolor="#92d050" strokeweight="1pt"/>
                <v:shape id="六边形 32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HgsYA&#10;AADcAAAADwAAAGRycy9kb3ducmV2LnhtbESPQWuDQBSE74H+h+UVegnNqg3S2mxCKAQ8BKEmhx5f&#10;3VeVuG/F3aj9991AoMdhZr5hNrvZdGKkwbWWFcSrCARxZXXLtYLz6fD8CsJ5ZI2dZVLwSw5224fF&#10;BjNtJ/6ksfS1CBB2GSpovO8zKV3VkEG3sj1x8H7sYNAHOdRSDzgFuOlkEkWpNNhyWGiwp4+Gqkt5&#10;NQryclkc39J5ush9UaRHv/7+itdKPT3O+3cQnmb/H763c63gJUnhdiYc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3+HgsYAAADcAAAADwAAAAAAAAAAAAAAAACYAgAAZHJz&#10;L2Rvd25yZXYueG1sUEsFBgAAAAAEAAQA9QAAAIsDAAAAAA==&#10;" adj="4785" filled="f" strokecolor="#92d050" strokeweight="1pt"/>
                <v:shape id="六边形 32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iGcYA&#10;AADcAAAADwAAAGRycy9kb3ducmV2LnhtbESPT2vCQBTE70K/w/KEXkQ3/iHa6CpSKHiQQFMPHp/Z&#10;1ySYfRuyW5N+e1cQPA4z8xtms+tNLW7UusqygukkAkGcW11xoeD08zVegXAeWWNtmRT8k4Pd9m2w&#10;wUTbjr/plvlCBAi7BBWU3jeJlC4vyaCb2IY4eL+2NeiDbAupW+wC3NRyFkWxNFhxWCixoc+S8mv2&#10;ZxQcslF6/Ij77ir3aRof/eJyni6Ueh/2+zUIT71/hZ/tg1Ywny3hcSYcAb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MiGcYAAADcAAAADwAAAAAAAAAAAAAAAACYAgAAZHJz&#10;L2Rvd25yZXYueG1sUEsFBgAAAAAEAAQA9QAAAIsDAAAAAA==&#10;" adj="4785" filled="f" strokecolor="#92d050" strokeweight="1pt"/>
                <v:shape id="六边形 32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y2a8MA&#10;AADcAAAADwAAAGRycy9kb3ducmV2LnhtbERPy2qDQBTdF/oPwy10U+qYB9IYJyEUCi5EqOmiyxvn&#10;RkXnjjjTaP++swh0eTjv7LiYQdxocp1lBasoBkFcW91xo+Dr/PH6BsJ5ZI2DZVLwSw6Oh8eHDFNt&#10;Z/6kW+UbEULYpaig9X5MpXR1SwZdZEfiwF3tZNAHODVSTziHcDPIdRwn0mDHoaHFkd5bqvvqxyjI&#10;q5ey2CXL3MtTWSaF316+V1ulnp+W0x6Ep8X/i+/uXCvYrMPacCYcAX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y2a8MAAADcAAAADwAAAAAAAAAAAAAAAACYAgAAZHJzL2Rv&#10;d25yZXYueG1sUEsFBgAAAAAEAAQA9QAAAIgDAAAAAA==&#10;" adj="4785" filled="f" strokecolor="#92d050" strokeweight="1pt"/>
                <v:shape id="六边形 32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AT8MUA&#10;AADcAAAADwAAAGRycy9kb3ducmV2LnhtbESPQYvCMBSE78L+h/AWvIimulK0axRZEDxIwbqHPT6b&#10;Z1tsXkoTbf33G0HwOMzMN8xq05ta3Kl1lWUF00kEgji3uuJCwe9pN16AcB5ZY22ZFDzIwWb9MVhh&#10;om3HR7pnvhABwi5BBaX3TSKly0sy6Ca2IQ7exbYGfZBtIXWLXYCbWs6iKJYGKw4LJTb0U1J+zW5G&#10;wT4bpYdl3HdXuU3T+ODn57/pXKnhZ7/9BuGp9+/wq73XCr5mS3ieCU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4BPwxQAAANwAAAAPAAAAAAAAAAAAAAAAAJgCAABkcnMv&#10;ZG93bnJldi54bWxQSwUGAAAAAAQABAD1AAAAigMAAAAA&#10;" adj="4785" filled="f" strokecolor="#92d050" strokeweight="1pt"/>
                <v:shape id="六边形 33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gMssMIA&#10;AADcAAAADwAAAGRycy9kb3ducmV2LnhtbERPTYvCMBC9C/6HMIIXsamrFO0aRYQFD1LY6sHj2My2&#10;xWZSmmjrv98cFvb4eN/b/WAa8aLO1ZYVLKIYBHFhdc2lguvla74G4TyyxsYyKXiTg/1uPNpiqm3P&#10;3/TKfSlCCLsUFVTet6mUrqjIoItsSxy4H9sZ9AF2pdQd9iHcNPIjjhNpsObQUGFLx4qKR/40Ck75&#10;LDtvkqF/yEOWJWe/ut8WK6Wmk+HwCcLT4P/Ff+6TVrBchv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AyywwgAAANwAAAAPAAAAAAAAAAAAAAAAAJgCAABkcnMvZG93&#10;bnJldi54bWxQSwUGAAAAAAQABAD1AAAAhwMAAAAA&#10;" adj="4785" filled="f" strokecolor="#92d050" strokeweight="1pt"/>
              </v:group>
            </w:pict>
          </mc:Fallback>
        </mc:AlternateContent>
      </w:r>
    </w:p>
    <w:p w:rsidR="005C0370" w:rsidRDefault="005C0370" w:rsidP="005C0370">
      <w:r>
        <w:rPr>
          <w:noProof/>
          <w:lang w:val="en-US"/>
        </w:rPr>
        <mc:AlternateContent>
          <mc:Choice Requires="wpg">
            <w:drawing>
              <wp:anchor distT="0" distB="0" distL="114300" distR="114300" simplePos="0" relativeHeight="251732992" behindDoc="0" locked="0" layoutInCell="1" allowOverlap="1" wp14:anchorId="0955C847" wp14:editId="3AF0FD79">
                <wp:simplePos x="0" y="0"/>
                <wp:positionH relativeFrom="column">
                  <wp:posOffset>1093102</wp:posOffset>
                </wp:positionH>
                <wp:positionV relativeFrom="paragraph">
                  <wp:posOffset>116439</wp:posOffset>
                </wp:positionV>
                <wp:extent cx="551180" cy="523240"/>
                <wp:effectExtent l="0" t="0" r="20320" b="10160"/>
                <wp:wrapNone/>
                <wp:docPr id="627" name="组合 62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28" name="六边形 62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9" name="六边形 62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六边形 63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1" name="六边形 63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2" name="六边形 63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 name="六边形 63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4" name="六边形 63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27" o:spid="_x0000_s1026" style="position:absolute;left:0;text-align:left;margin-left:86.05pt;margin-top:9.15pt;width:43.4pt;height:41.2pt;z-index:25173299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">
                <v:shape id="六边形 62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IV78EA&#10;AADcAAAADwAAAGRycy9kb3ducmV2LnhtbERPTYvCMBC9C/6HMIIX0VSRotUoIix4kMJWDx7HZmyL&#10;zaQ0WVv/vTkIe3y87+2+N7V4UesqywrmswgEcW51xYWC6+VnugLhPLLG2jIpeJOD/W442GKibce/&#10;9Mp8IUIIuwQVlN43iZQuL8mgm9mGOHAP2xr0AbaF1C12IdzUchFFsTRYcWgosaFjSfkz+zMKTtkk&#10;Pa/jvnvKQ5rGZ7+83+ZLpcaj/rAB4an3/+Kv+6QVxIuwNpwJR0D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CFe/BAAAA3AAAAA8AAAAAAAAAAAAAAAAAmAIAAGRycy9kb3du&#10;cmV2LnhtbFBLBQYAAAAABAAEAPUAAACGAwAAAAA=&#10;" adj="4785" filled="f" strokecolor="#92d050" strokeweight="1pt"/>
                <v:shape id="六边形 62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6wdMUA&#10;AADcAAAADwAAAGRycy9kb3ducmV2LnhtbESPQYvCMBSE74L/ITxhL6KpImVbjSILCx6kYPWwx2fz&#10;bIvNS2mytv57s7DgcZiZb5jNbjCNeFDnassKFvMIBHFhdc2lgsv5e/YJwnlkjY1lUvAkB7vteLTB&#10;VNueT/TIfSkChF2KCirv21RKV1Rk0M1tSxy8m+0M+iC7UuoO+wA3jVxGUSwN1hwWKmzpq6Linv8a&#10;BYd8mh2TeOjvcp9l8dGvrj+LlVIfk2G/BuFp8O/wf/ugFcTLBP7OhCMgt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rB0xQAAANwAAAAPAAAAAAAAAAAAAAAAAJgCAABkcnMv&#10;ZG93bnJldi54bWxQSwUGAAAAAAQABAD1AAAAigMAAAAA&#10;" adj="4785" filled="f" strokecolor="#92d050" strokeweight="1pt"/>
                <v:shape id="六边形 63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22PNMIA&#10;AADcAAAADwAAAGRycy9kb3ducmV2LnhtbERPTYvCMBC9L/gfwgheFk11pWg1igiCBynY3YPHsRnb&#10;YjMpTbT135vDgsfH+15ve1OLJ7WusqxgOolAEOdWV1wo+Ps9jBcgnEfWWFsmBS9ysN0MvtaYaNvx&#10;mZ6ZL0QIYZeggtL7JpHS5SUZdBPbEAfuZluDPsC2kLrFLoSbWs6iKJYGKw4NJTa0Lym/Zw+j4Jh9&#10;p6dl3Hd3uUvT+OTn18t0rtRo2O9WIDz1/iP+dx+1gvgnzA9nw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Y80wgAAANwAAAAPAAAAAAAAAAAAAAAAAJgCAABkcnMvZG93&#10;bnJldi54bWxQSwUGAAAAAAQABAD1AAAAhwMAAAAA&#10;" adj="4785" filled="f" strokecolor="#92d050" strokeweight="1pt"/>
                <v:shape id="六边形 63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Eqr8UA&#10;AADcAAAADwAAAGRycy9kb3ducmV2LnhtbESPQWvCQBSE74X+h+UVvBTdRCXY1FVEEDxIwNhDj6/Z&#10;1ySYfRuyq4n/3hUEj8PMfMMs14NpxJU6V1tWEE8iEMSF1TWXCn5Ou/EChPPIGhvLpOBGDtar97cl&#10;ptr2fKRr7ksRIOxSVFB536ZSuqIig25iW+Lg/dvOoA+yK6XusA9w08hpFCXSYM1hocKWthUV5/xi&#10;FOzzz+zwlQz9WW6yLDn4+d9vPFdq9DFsvkF4Gvwr/GzvtYJkFsP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ISqvxQAAANwAAAAPAAAAAAAAAAAAAAAAAJgCAABkcnMv&#10;ZG93bnJldi54bWxQSwUGAAAAAAQABAD1AAAAigMAAAAA&#10;" adj="4785" filled="f" strokecolor="#92d050" strokeweight="1pt"/>
                <v:shape id="六边形 63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O02MYA&#10;AADcAAAADwAAAGRycy9kb3ducmV2LnhtbESPQWuDQBSE74H+h+UVegnNqg3S2mxCKAQ8BKEmhx5f&#10;3VeVuG/F3aj9991AoMdhZr5hNrvZdGKkwbWWFcSrCARxZXXLtYLz6fD8CsJ5ZI2dZVLwSw5224fF&#10;BjNtJ/6ksfS1CBB2GSpovO8zKV3VkEG3sj1x8H7sYNAHOdRSDzgFuOlkEkWpNNhyWGiwp4+Gqkt5&#10;NQryclkc39J5ush9UaRHv/7+itdKPT3O+3cQnmb/H763c60gfUngdiYc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PO02MYAAADcAAAADwAAAAAAAAAAAAAAAACYAgAAZHJz&#10;L2Rvd25yZXYueG1sUEsFBgAAAAAEAAQA9QAAAIsDAAAAAA==&#10;" adj="4785" filled="f" strokecolor="#92d050" strokeweight="1pt"/>
                <v:shape id="六边形 63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8RQ8UA&#10;AADcAAAADwAAAGRycy9kb3ducmV2LnhtbESPT4vCMBTE78J+h/AWvIim/qGsXaPIguBBCls97PHZ&#10;PNti81KaaOu3N4Kwx2FmfsOsNr2pxZ1aV1lWMJ1EIIhzqysuFJyOu/EXCOeRNdaWScGDHGzWH4MV&#10;Jtp2/Ev3zBciQNglqKD0vkmkdHlJBt3ENsTBu9jWoA+yLaRusQtwU8tZFMXSYMVhocSGfkrKr9nN&#10;KNhno/SwjPvuKrdpGh/84vw3XSg1/Oy33yA89f4//G7vtYJ4PofXmXAE5Po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vxFDxQAAANwAAAAPAAAAAAAAAAAAAAAAAJgCAABkcnMv&#10;ZG93bnJldi54bWxQSwUGAAAAAAQABAD1AAAAigMAAAAA&#10;" adj="4785" filled="f" strokecolor="#92d050" strokeweight="1pt"/>
                <v:shape id="六边形 63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aJN8UA&#10;AADcAAAADwAAAGRycy9kb3ducmV2LnhtbESPQWvCQBSE74X+h+UVvBTdqCHY1FVEEDxIwNhDj6/Z&#10;1ySYfRuyq4n/3hUEj8PMfMMs14NpxJU6V1tWMJ1EIIgLq2suFfycduMFCOeRNTaWScGNHKxX729L&#10;TLXt+UjX3JciQNilqKDyvk2ldEVFBt3EtsTB+7edQR9kV0rdYR/gppGzKEqkwZrDQoUtbSsqzvnF&#10;KNjnn9nhKxn6s9xkWXLw8d/vNFZq9DFsvkF4Gvwr/GzvtYJkHsP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ok3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731968" behindDoc="0" locked="0" layoutInCell="1" allowOverlap="1" wp14:anchorId="0063FDAE" wp14:editId="17079B16">
                <wp:simplePos x="0" y="0"/>
                <wp:positionH relativeFrom="column">
                  <wp:posOffset>574040</wp:posOffset>
                </wp:positionH>
                <wp:positionV relativeFrom="paragraph">
                  <wp:posOffset>27310</wp:posOffset>
                </wp:positionV>
                <wp:extent cx="551180" cy="523240"/>
                <wp:effectExtent l="0" t="0" r="20320" b="10160"/>
                <wp:wrapNone/>
                <wp:docPr id="619" name="组合 619"/>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20" name="六边形 620"/>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1" name="六边形 621"/>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2" name="六边形 622"/>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3" name="六边形 623"/>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4" name="六边形 624"/>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5" name="六边形 625"/>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6" name="六边形 626"/>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19" o:spid="_x0000_s1026" style="position:absolute;left:0;text-align:left;margin-left:45.2pt;margin-top:2.15pt;width:43.4pt;height:41.2pt;z-index:25173196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">
                <v:shape id="六边形 620"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QZ6cEA&#10;AADcAAAADwAAAGRycy9kb3ducmV2LnhtbERPTYvCMBC9C/6HMIIX0VSRotUoIix4kMJWDx7HZmyL&#10;zaQ0WVv/vTkIe3y87+2+N7V4UesqywrmswgEcW51xYWC6+VnugLhPLLG2jIpeJOD/W442GKibce/&#10;9Mp8IUIIuwQVlN43iZQuL8mgm9mGOHAP2xr0AbaF1C12IdzUchFFsTRYcWgosaFjSfkz+zMKTtkk&#10;Pa/jvnvKQ5rGZ7+83+ZLpcaj/rAB4an3/+Kv+6QVxIswP5wJR0D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0GenBAAAA3AAAAA8AAAAAAAAAAAAAAAAAmAIAAGRycy9kb3du&#10;cmV2LnhtbFBLBQYAAAAABAAEAPUAAACGAwAAAAA=&#10;" adj="4785" filled="f" strokecolor="#92d050" strokeweight="1pt"/>
                <v:shape id="六边形 621"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i8csUA&#10;AADcAAAADwAAAGRycy9kb3ducmV2LnhtbESPQYvCMBSE78L+h/AW9iKaVqS41SgiLHiQgtXDHp/N&#10;sy02L6WJtv57s7DgcZiZb5jVZjCNeFDnassK4mkEgriwuuZSwfn0M1mAcB5ZY2OZFDzJwWb9MVph&#10;qm3PR3rkvhQBwi5FBZX3bSqlKyoy6Ka2JQ7e1XYGfZBdKXWHfYCbRs6iKJEGaw4LFba0q6i45Xej&#10;YJ+Ps8N3MvQ3uc2y5ODnl994rtTX57BdgvA0+Hf4v73XCpJZDH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LxyxQAAANwAAAAPAAAAAAAAAAAAAAAAAJgCAABkcnMv&#10;ZG93bnJldi54bWxQSwUGAAAAAAQABAD1AAAAigMAAAAA&#10;" adj="4785" filled="f" strokecolor="#92d050" strokeweight="1pt"/>
                <v:shape id="六边形 622"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oiBcUA&#10;AADcAAAADwAAAGRycy9kb3ducmV2LnhtbESPQYvCMBSE78L+h/AW9iKaWqS41SgiLHiQgtXDHp/N&#10;sy02L6WJtv57s7DgcZiZb5jVZjCNeFDnassKZtMIBHFhdc2lgvPpZ7IA4TyyxsYyKXiSg836Y7TC&#10;VNuej/TIfSkChF2KCirv21RKV1Rk0E1tSxy8q+0M+iC7UuoO+wA3jYyjKJEGaw4LFba0q6i45Xej&#10;YJ+Ps8N3MvQ3uc2y5ODnl9/ZXKmvz2G7BOFp8O/wf3uvFSRxDH9nwhGQ6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iIFxQAAANwAAAAPAAAAAAAAAAAAAAAAAJgCAABkcnMv&#10;ZG93bnJldi54bWxQSwUGAAAAAAQABAD1AAAAigMAAAAA&#10;" adj="4785" filled="f" strokecolor="#92d050" strokeweight="1pt"/>
                <v:shape id="六边形 623"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aHnsYA&#10;AADcAAAADwAAAGRycy9kb3ducmV2LnhtbESPQWuDQBSE74H+h+UVegnNqg3S2mxCKAQ8BKEmhx5f&#10;3VeVuG/F3aj9991AoMdhZr5hNrvZdGKkwbWWFcSrCARxZXXLtYLz6fD8CsJ5ZI2dZVLwSw5224fF&#10;BjNtJ/6ksfS1CBB2GSpovO8zKV3VkEG3sj1x8H7sYNAHOdRSDzgFuOlkEkWpNNhyWGiwp4+Gqkt5&#10;NQryclkc39J5ush9UaRHv/7+itdKPT3O+3cQnmb/H763c60gTV7gdiYc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maHnsYAAADcAAAADwAAAAAAAAAAAAAAAACYAgAAZHJz&#10;L2Rvd25yZXYueG1sUEsFBgAAAAAEAAQA9QAAAIsDAAAAAA==&#10;" adj="4785" filled="f" strokecolor="#92d050" strokeweight="1pt"/>
                <v:shape id="六边形 624"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f6sUA&#10;AADcAAAADwAAAGRycy9kb3ducmV2LnhtbESPQYvCMBSE78L+h/AW9iKaKqW41SgiLHiQwlYPe3w2&#10;z7bYvJQm2vrvjSDscZiZb5jVZjCNuFPnassKZtMIBHFhdc2lgtPxZ7IA4TyyxsYyKXiQg836Y7TC&#10;VNuef+me+1IECLsUFVTet6mUrqjIoJvaljh4F9sZ9EF2pdQd9gFuGjmPokQarDksVNjSrqLimt+M&#10;gn0+zg7fydBf5TbLkoOPz3+zWKmvz2G7BOFp8P/hd3uvFSTzG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jx/qxQAAANwAAAAPAAAAAAAAAAAAAAAAAJgCAABkcnMv&#10;ZG93bnJldi54bWxQSwUGAAAAAAQABAD1AAAAigMAAAAA&#10;" adj="4785" filled="f" strokecolor="#92d050" strokeweight="1pt"/>
                <v:shape id="六边形 625"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O6ccUA&#10;AADcAAAADwAAAGRycy9kb3ducmV2LnhtbESPQYvCMBSE78L+h/AW9iKaKlrWrlFkQfAgBauHPT6b&#10;Z1tsXkoTbfffG0HwOMzMN8xy3Zta3Kl1lWUFk3EEgji3uuJCwem4HX2DcB5ZY22ZFPyTg/XqY7DE&#10;RNuOD3TPfCEChF2CCkrvm0RKl5dk0I1tQxy8i20N+iDbQuoWuwA3tZxGUSwNVhwWSmzot6T8mt2M&#10;gl02TPeLuO+ucpOm8d7Pzn+TmVJfn/3mB4Sn3r/Dr/ZOK4inc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w7pxxQAAANwAAAAPAAAAAAAAAAAAAAAAAJgCAABkcnMv&#10;ZG93bnJldi54bWxQSwUGAAAAAAQABAD1AAAAigMAAAAA&#10;" adj="4785" filled="f" strokecolor="#92d050" strokeweight="1pt"/>
                <v:shape id="六边形 626"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kBsUA&#10;AADcAAAADwAAAGRycy9kb3ducmV2LnhtbESPQWvCQBSE7wX/w/KEXopuFFna1FVEKHiQgLGHHp/Z&#10;1ySYfRuyq4n/3hUEj8PMfMMs14NtxJU6XzvWMJsmIIgLZ2ouNfwefyafIHxANtg4Jg038rBejd6W&#10;mBrX84GueShFhLBPUUMVQptK6YuKLPqpa4mj9+86iyHKrpSmwz7CbSPnSaKkxZrjQoUtbSsqzvnF&#10;atjlH9n+Sw39WW6yTO3D4vQ3W2j9Ph423yACDeEVfrZ3RoOaK3iciUd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SQG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722752" behindDoc="0" locked="0" layoutInCell="1" allowOverlap="1" wp14:anchorId="263EBC80" wp14:editId="4FD2317A">
                <wp:simplePos x="0" y="0"/>
                <wp:positionH relativeFrom="column">
                  <wp:posOffset>3484880</wp:posOffset>
                </wp:positionH>
                <wp:positionV relativeFrom="paragraph">
                  <wp:posOffset>91440</wp:posOffset>
                </wp:positionV>
                <wp:extent cx="551180" cy="523240"/>
                <wp:effectExtent l="0" t="0" r="20320" b="10160"/>
                <wp:wrapNone/>
                <wp:docPr id="547" name="组合 547"/>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48" name="六边形 548"/>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9" name="六边形 549"/>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0" name="六边形 550"/>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1" name="六边形 551"/>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2" name="六边形 552"/>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3" name="六边形 553"/>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4" name="六边形 554"/>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47" o:spid="_x0000_s1026" style="position:absolute;left:0;text-align:left;margin-left:274.4pt;margin-top:7.2pt;width:43.4pt;height:41.2pt;z-index:251722752"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">
                <v:shape id="六边形 548"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iRM8IA&#10;AADcAAAADwAAAGRycy9kb3ducmV2LnhtbERPTYvCMBC9C/sfwix4EU2VWtauUWRB8CAFq4c9js3Y&#10;FptJaaLt/vvNQfD4eN/r7WAa8aTO1ZYVzGcRCOLC6ppLBZfzfvoFwnlkjY1lUvBHDrabj9EaU217&#10;PtEz96UIIexSVFB536ZSuqIig25mW+LA3Wxn0AfYlVJ32Idw08hFFCXSYM2hocKWfioq7vnDKDjk&#10;k+y4Sob+LndZlhx9fP2dx0qNP4fdNwhPg3+LX+6DVrCMw9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OJEzwgAAANwAAAAPAAAAAAAAAAAAAAAAAJgCAABkcnMvZG93&#10;bnJldi54bWxQSwUGAAAAAAQABAD1AAAAhwMAAAAA&#10;" adj="4785" filled="f" strokecolor="#92d050" strokeweight="1pt"/>
                <v:shape id="六边形 549"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Q0qMUA&#10;AADcAAAADwAAAGRycy9kb3ducmV2LnhtbESPQWvCQBSE7wX/w/IEL0U3ljRodBURCh4k0LQHj8/s&#10;Mwlm34bsauK/d4VCj8PMfMOst4NpxJ06V1tWMJ9FIIgLq2suFfz+fE0XIJxH1thYJgUPcrDdjN7W&#10;mGrb8zfdc1+KAGGXooLK+zaV0hUVGXQz2xIH72I7gz7IrpS6wz7ATSM/oiiRBmsOCxW2tK+ouOY3&#10;o+CQv2fHZTL0V7nLsuTo4/NpHis1GQ+7FQhPg/8P/7UPWsFnvITX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dDSoxQAAANwAAAAPAAAAAAAAAAAAAAAAAJgCAABkcnMv&#10;ZG93bnJldi54bWxQSwUGAAAAAAQABAD1AAAAigMAAAAA&#10;" adj="4785" filled="f" strokecolor="#92d050" strokeweight="1pt"/>
                <v:shape id="六边形 550"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cL6MIA&#10;AADcAAAADwAAAGRycy9kb3ducmV2LnhtbERPTYvCMBC9C/6HMIIXsamLFu0aRYQFD1LY6sHj2My2&#10;xWZSmmjrv98cFvb4eN/b/WAa8aLO1ZYVLKIYBHFhdc2lguvla74G4TyyxsYyKXiTg/1uPNpiqm3P&#10;3/TKfSlCCLsUFVTet6mUrqjIoItsSxy4H9sZ9AF2pdQd9iHcNPIjjhNpsObQUGFLx4qKR/40Ck75&#10;LDtvkqF/yEOWJWe/vN8WS6Wmk+HwCcLT4P/Ff+6TVrBahfn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lwvowgAAANwAAAAPAAAAAAAAAAAAAAAAAJgCAABkcnMvZG93&#10;bnJldi54bWxQSwUGAAAAAAQABAD1AAAAhwMAAAAA&#10;" adj="4785" filled="f" strokecolor="#92d050" strokeweight="1pt"/>
                <v:shape id="六边形 551"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uuc8UA&#10;AADcAAAADwAAAGRycy9kb3ducmV2LnhtbESPQWvCQBSE7wX/w/KEXopuUjRodBURCh4kYNqDx2f2&#10;mQSzb0N2a+K/dwsFj8PMfMOst4NpxJ06V1tWEE8jEMSF1TWXCn6+vyYLEM4ja2wsk4IHOdhuRm9r&#10;TLXt+UT33JciQNilqKDyvk2ldEVFBt3UtsTBu9rOoA+yK6XusA9w08jPKEqkwZrDQoUt7Ssqbvmv&#10;UXDIP7LjMhn6m9xlWXL0s8s5nin1Ph52KxCeBv8K/7cPWsF8HsPfmXAE5OY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65zxQAAANwAAAAPAAAAAAAAAAAAAAAAAJgCAABkcnMv&#10;ZG93bnJldi54bWxQSwUGAAAAAAQABAD1AAAAigMAAAAA&#10;" adj="4785" filled="f" strokecolor="#92d050" strokeweight="1pt"/>
                <v:shape id="六边形 552"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wBMUA&#10;AADcAAAADwAAAGRycy9kb3ducmV2LnhtbESPQYvCMBSE78L+h/AWvIimiha3axQRBA9SsO5hj2+b&#10;t22xeSlNtPXfG0HwOMzMN8xq05ta3Kh1lWUF00kEgji3uuJCwc95P16CcB5ZY22ZFNzJwWb9MVhh&#10;om3HJ7plvhABwi5BBaX3TSKly0sy6Ca2IQ7ev20N+iDbQuoWuwA3tZxFUSwNVhwWSmxoV1J+ya5G&#10;wSEbpcevuO8ucpum8dHP/36nc6WGn/32G4Sn3r/Dr/ZBK1gsZvA8E46AX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CTAExQAAANwAAAAPAAAAAAAAAAAAAAAAAJgCAABkcnMv&#10;ZG93bnJldi54bWxQSwUGAAAAAAQABAD1AAAAigMAAAAA&#10;" adj="4785" filled="f" strokecolor="#92d050" strokeweight="1pt"/>
                <v:shape id="六边形 553"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WVn8YA&#10;AADcAAAADwAAAGRycy9kb3ducmV2LnhtbESPQWvCQBSE74L/YXlCL2I2tho0dRURCh4k0NSDx2f2&#10;NQlm34bsatJ/3y0UPA4z8w2z2Q2mEQ/qXG1ZwTyKQRAXVtdcKjh/fcxWIJxH1thYJgU/5GC3HY82&#10;mGrb8yc9cl+KAGGXooLK+zaV0hUVGXSRbYmD9207gz7IrpS6wz7ATSNf4ziRBmsOCxW2dKiouOV3&#10;o+CYT7PTOhn6m9xnWXLyi+tlvlDqZTLs30F4Gvwz/N8+agXL5Rv8nQ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UWVn8YAAADcAAAADwAAAAAAAAAAAAAAAACYAgAAZHJz&#10;L2Rvd25yZXYueG1sUEsFBgAAAAAEAAQA9QAAAIsDAAAAAA==&#10;" adj="4785" filled="f" strokecolor="#92d050" strokeweight="1pt"/>
                <v:shape id="六边形 554"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wN68UA&#10;AADcAAAADwAAAGRycy9kb3ducmV2LnhtbESPQWvCQBSE7wX/w/IEL0U3SgwaXUWEggcJNO3B4zP7&#10;TILZtyG7NfHfu4VCj8PMfMNs94NpxIM6V1tWMJ9FIIgLq2suFXx/fUxXIJxH1thYJgVPcrDfjd62&#10;mGrb8yc9cl+KAGGXooLK+zaV0hUVGXQz2xIH72Y7gz7IrpS6wz7ATSMXUZRIgzWHhQpbOlZU3PMf&#10;o+CUv2fndTL0d3nIsuTs4+tlHis1GQ+HDQhPg/8P/7VPWsFyGcPvmXAE5O4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rA3r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701248" behindDoc="0" locked="0" layoutInCell="1" allowOverlap="1" wp14:anchorId="00AEC686" wp14:editId="4C02B16F">
                <wp:simplePos x="0" y="0"/>
                <wp:positionH relativeFrom="column">
                  <wp:posOffset>2966720</wp:posOffset>
                </wp:positionH>
                <wp:positionV relativeFrom="paragraph">
                  <wp:posOffset>19045</wp:posOffset>
                </wp:positionV>
                <wp:extent cx="551180" cy="523240"/>
                <wp:effectExtent l="0" t="0" r="20320" b="10160"/>
                <wp:wrapNone/>
                <wp:docPr id="371" name="组合 37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72" name="六边形 37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3" name="六边形 37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4" name="六边形 37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5" name="六边形 37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6" name="六边形 37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7" name="六边形 37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8" name="六边形 37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71" o:spid="_x0000_s1026" style="position:absolute;left:0;text-align:left;margin-left:233.6pt;margin-top:1.5pt;width:43.4pt;height:41.2pt;z-index:251701248"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GL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">
                <v:shape id="六边形 37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nMYA&#10;AADcAAAADwAAAGRycy9kb3ducmV2LnhtbESPT2vCQBTE70K/w/KEXkQ3/iHa6CpSKHiQQFMPHp/Z&#10;1ySYfRuyW5N+e1cQPA4z8xtms+tNLW7UusqygukkAkGcW11xoeD08zVegXAeWWNtmRT8k4Pd9m2w&#10;wUTbjr/plvlCBAi7BBWU3jeJlC4vyaCb2IY4eL+2NeiDbAupW+wC3NRyFkWxNFhxWCixoc+S8mv2&#10;ZxQcslF6/Ij77ir3aRof/eJyni6Ueh/2+zUIT71/hZ/tg1YwX87gcSYcAbm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nMYAAADcAAAADwAAAAAAAAAAAAAAAACYAgAAZHJz&#10;L2Rvd25yZXYueG1sUEsFBgAAAAAEAAQA9QAAAIsDAAAAAA==&#10;" adj="4785" filled="f" strokecolor="#92d050" strokeweight="1pt"/>
                <v:shape id="六边形 37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sLB8YA&#10;AADcAAAADwAAAGRycy9kb3ducmV2LnhtbESPT2vCQBTE7wW/w/IKXorZ+Ie0TV1FBMGDBIw9eHzN&#10;vibB7NuQXU367buC4HGYmd8wy/VgGnGjztWWFUyjGARxYXXNpYLv027yAcJ5ZI2NZVLwRw7Wq9HL&#10;ElNtez7SLfelCBB2KSqovG9TKV1RkUEX2ZY4eL+2M+iD7EqpO+wD3DRyFseJNFhzWKiwpW1FxSW/&#10;GgX7/C07fCZDf5GbLEsOfvFzni6UGr8Omy8Qngb/DD/ae61g/j6H+5lwBOTq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sLB8YAAADcAAAADwAAAAAAAAAAAAAAAACYAgAAZHJz&#10;L2Rvd25yZXYueG1sUEsFBgAAAAAEAAQA9QAAAIsDAAAAAA==&#10;" adj="4785" filled="f" strokecolor="#92d050" strokeweight="1pt"/>
                <v:shape id="六边形 37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KTc8YA&#10;AADcAAAADwAAAGRycy9kb3ducmV2LnhtbESPQWvCQBSE7wX/w/KEXopubEPU6CoiFDxIoNGDx2f2&#10;mQSzb0N2Nem/7xYKPQ4z8w2z3g6mEU/qXG1ZwWwagSAurK65VHA+fU4WIJxH1thYJgXf5GC7Gb2s&#10;MdW25y965r4UAcIuRQWV920qpSsqMuimtiUO3s12Bn2QXSl1h32Am0a+R1EiDdYcFipsaV9Rcc8f&#10;RsEhf8uOy2To73KXZcnRx9fLLFbqdTzsViA8Df4//Nc+aAUf8xh+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KTc8YAAADcAAAADwAAAAAAAAAAAAAAAACYAgAAZHJz&#10;L2Rvd25yZXYueG1sUEsFBgAAAAAEAAQA9QAAAIsDAAAAAA==&#10;" adj="4785" filled="f" strokecolor="#92d050" strokeweight="1pt"/>
                <v:shape id="六边形 37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426MYA&#10;AADcAAAADwAAAGRycy9kb3ducmV2LnhtbESPQWvCQBSE74X+h+UVvBTdaDVqdBUpFDxIwOjB4zP7&#10;TILZtyG7Nem/7xYKHoeZ+YZZb3tTiwe1rrKsYDyKQBDnVldcKDifvoYLEM4ja6wtk4IfcrDdvL6s&#10;MdG24yM9Ml+IAGGXoILS+yaR0uUlGXQj2xAH72Zbgz7ItpC6xS7ATS0nURRLgxWHhRIb+iwpv2ff&#10;RsE+e08Py7jv7nKXpvHBT6+X8VSpwVu/W4Hw1Ptn+L+91wo+5jP4O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B426MYAAADcAAAADwAAAAAAAAAAAAAAAACYAgAAZHJz&#10;L2Rvd25yZXYueG1sUEsFBgAAAAAEAAQA9QAAAIsDAAAAAA==&#10;" adj="4785" filled="f" strokecolor="#92d050" strokeweight="1pt"/>
                <v:shape id="六边形 37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yon8YA&#10;AADcAAAADwAAAGRycy9kb3ducmV2LnhtbESPT2vCQBTE70K/w/IKXsRs/EOsqatIQfAgAdMeenxm&#10;X5Ng9m3Ibk389m6h4HGYmd8wm91gGnGjztWWFcyiGARxYXXNpYKvz8P0DYTzyBoby6TgTg5225fR&#10;BlNtez7TLfelCBB2KSqovG9TKV1RkUEX2ZY4eD+2M+iD7EqpO+wD3DRyHseJNFhzWKiwpY+Kimv+&#10;axQc80l2WidDf5X7LEtOfnn5ni2VGr8O+3cQngb/DP+3j1rBYpXA35lwBOT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yon8YAAADcAAAADwAAAAAAAAAAAAAAAACYAgAAZHJz&#10;L2Rvd25yZXYueG1sUEsFBgAAAAAEAAQA9QAAAIsDAAAAAA==&#10;" adj="4785" filled="f" strokecolor="#92d050" strokeweight="1pt"/>
                <v:shape id="六边形 37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ANBMcA&#10;AADcAAAADwAAAGRycy9kb3ducmV2LnhtbESPT2vCQBTE74V+h+UVvJS68Q/RRjcihYIHCTTtweNr&#10;9pmEZN+G7Nak394VBI/DzPyG2e5G04oL9a62rGA2jUAQF1bXXCr4+f58W4NwHllja5kU/JODXfr8&#10;tMVE24G/6JL7UgQIuwQVVN53iZSuqMigm9qOOHhn2xv0Qfal1D0OAW5aOY+iWBqsOSxU2NFHRUWT&#10;/xkFh/w1O77H49DIfZbFR7/8Pc2WSk1exv0GhKfRP8L39kErWKxWcDsTjoBMr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DQTHAAAA3AAAAA8AAAAAAAAAAAAAAAAAmAIAAGRy&#10;cy9kb3ducmV2LnhtbFBLBQYAAAAABAAEAPUAAACMAwAAAAA=&#10;" adj="4785" filled="f" strokecolor="#92d050" strokeweight="1pt"/>
                <v:shape id="六边形 37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ZdsMA&#10;AADcAAAADwAAAGRycy9kb3ducmV2LnhtbERPy4rCMBTdC/MP4Q64EU19UGeqUUQQXEjBzixmeae5&#10;tsXmpjTR1r83C8Hl4bzX297U4k6tqywrmE4iEMS51RUXCn5/DuMvEM4ja6wtk4IHOdhuPgZrTLTt&#10;+Ez3zBcihLBLUEHpfZNI6fKSDLqJbYgDd7GtQR9gW0jdYhfCTS1nURRLgxWHhhIb2peUX7ObUXDM&#10;RunpO+67q9ylaXzyi/+/6UKp4We/W4Hw1Pu3+OU+agXzZVgbzoQj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ZdsMAAADcAAAADwAAAAAAAAAAAAAAAACYAgAAZHJzL2Rv&#10;d25yZXYueG1sUEsFBgAAAAAEAAQA9QAAAIgDAAAAAA==&#10;" adj="4785" filled="f" strokecolor="#92d050" strokeweight="1pt"/>
              </v:group>
            </w:pict>
          </mc:Fallback>
        </mc:AlternateContent>
      </w:r>
    </w:p>
    <w:p w:rsidR="005C0370" w:rsidRDefault="005C0370" w:rsidP="005C0370">
      <w:r>
        <w:rPr>
          <w:noProof/>
          <w:lang w:val="en-US"/>
        </w:rPr>
        <mc:AlternateContent>
          <mc:Choice Requires="wpg">
            <w:drawing>
              <wp:anchor distT="0" distB="0" distL="114300" distR="114300" simplePos="0" relativeHeight="251736064" behindDoc="0" locked="0" layoutInCell="1" allowOverlap="1" wp14:anchorId="257219D2" wp14:editId="25556661">
                <wp:simplePos x="0" y="0"/>
                <wp:positionH relativeFrom="column">
                  <wp:posOffset>4001770</wp:posOffset>
                </wp:positionH>
                <wp:positionV relativeFrom="paragraph">
                  <wp:posOffset>-3810</wp:posOffset>
                </wp:positionV>
                <wp:extent cx="551180" cy="523240"/>
                <wp:effectExtent l="0" t="0" r="20320" b="10160"/>
                <wp:wrapNone/>
                <wp:docPr id="651" name="组合 651"/>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52" name="六边形 652"/>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3" name="六边形 653"/>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4" name="六边形 654"/>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5" name="六边形 655"/>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6" name="六边形 656"/>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7" name="六边形 657"/>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8" name="六边形 658"/>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51" o:spid="_x0000_s1026" style="position:absolute;left:0;text-align:left;margin-left:315.1pt;margin-top:-.3pt;width:43.4pt;height:41.2pt;z-index:25173606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">
                <v:shape id="六边形 652"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xReMUA&#10;AADcAAAADwAAAGRycy9kb3ducmV2LnhtbESPQYvCMBSE78L+h/AW9iKaKlrWrlFkQfAgBauHPT6b&#10;Z1tsXkoTbfffG0HwOMzMN8xy3Zta3Kl1lWUFk3EEgji3uuJCwem4HX2DcB5ZY22ZFPyTg/XqY7DE&#10;RNuOD3TPfCEChF2CCkrvm0RKl5dk0I1tQxy8i20N+iDbQuoWuwA3tZxGUSwNVhwWSmzot6T8mt2M&#10;gl02TPeLuO+ucpOm8d7Pzn+TmVJfn/3mB4Sn3r/Dr/ZOK4jnU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LFF4xQAAANwAAAAPAAAAAAAAAAAAAAAAAJgCAABkcnMv&#10;ZG93bnJldi54bWxQSwUGAAAAAAQABAD1AAAAigMAAAAA&#10;" adj="4785" filled="f" strokecolor="#92d050" strokeweight="1pt"/>
                <v:shape id="六边形 653"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D048UA&#10;AADcAAAADwAAAGRycy9kb3ducmV2LnhtbESPQWvCQBSE74L/YXmCl1I3VhtqdBUpCB4k0Oihx9fs&#10;Mwlm34bsauK/d4WCx2FmvmFWm97U4katqywrmE4iEMS51RUXCk7H3fsXCOeRNdaWScGdHGzWw8EK&#10;E207/qFb5gsRIOwSVFB63yRSurwkg25iG+LgnW1r0AfZFlK32AW4qeVHFMXSYMVhocSGvkvKL9nV&#10;KNhnb+lhEffdRW7TND74+d/vdK7UeNRvlyA89f4V/m/vtYL4cwb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YPTjxQAAANwAAAAPAAAAAAAAAAAAAAAAAJgCAABkcnMv&#10;ZG93bnJldi54bWxQSwUGAAAAAAQABAD1AAAAigMAAAAA&#10;" adj="4785" filled="f" strokecolor="#92d050" strokeweight="1pt"/>
                <v:shape id="六边形 654"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lsl8UA&#10;AADcAAAADwAAAGRycy9kb3ducmV2LnhtbESPQWvCQBSE7wX/w/IEL0U3ljRodBURCh4k0OjB4zP7&#10;TILZtyG7mvjvu4VCj8PMfMOst4NpxJM6V1tWMJ9FIIgLq2suFZxPX9MFCOeRNTaWScGLHGw3o7c1&#10;ptr2/E3P3JciQNilqKDyvk2ldEVFBt3MtsTBu9nOoA+yK6XusA9w08iPKEqkwZrDQoUt7Ssq7vnD&#10;KDjk79lxmQz9Xe6yLDn6+HqZx0pNxsNuBcLT4P/Df+2DVpB8xv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iWyXxQAAANwAAAAPAAAAAAAAAAAAAAAAAJgCAABkcnMv&#10;ZG93bnJldi54bWxQSwUGAAAAAAQABAD1AAAAigMAAAAA&#10;" adj="4785" filled="f" strokecolor="#92d050" strokeweight="1pt"/>
                <v:shape id="六边形 655"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XJDMUA&#10;AADcAAAADwAAAGRycy9kb3ducmV2LnhtbESPQYvCMBSE78L+h/AWvIimipa1axRZEDxIYauHPT6b&#10;Z1tsXkoTbf33RhD2OMzMN8xq05ta3Kl1lWUF00kEgji3uuJCwem4G3+BcB5ZY22ZFDzIwWb9MVhh&#10;om3Hv3TPfCEChF2CCkrvm0RKl5dk0E1sQxy8i20N+iDbQuoWuwA3tZxFUSwNVhwWSmzop6T8mt2M&#10;gn02Sg/LuO+ucpum8cHPz3/TuVLDz377DcJT7//D7/ZeK4gXC3idCUdAr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xckMxQAAANwAAAAPAAAAAAAAAAAAAAAAAJgCAABkcnMv&#10;ZG93bnJldi54bWxQSwUGAAAAAAQABAD1AAAAigMAAAAA&#10;" adj="4785" filled="f" strokecolor="#92d050" strokeweight="1pt"/>
                <v:shape id="六边形 656"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dXe8UA&#10;AADcAAAADwAAAGRycy9kb3ducmV2LnhtbESPQWvCQBSE74L/YXlCL1I3ii5t6ipSEDxIwOjB42v2&#10;NQlm34bs1qT/vlsQPA4z8w2z3g62EXfqfO1Yw3yWgCAunKm51HA571/fQPiAbLBxTBp+ycN2Mx6t&#10;MTWu5xPd81CKCGGfooYqhDaV0hcVWfQz1xJH79t1FkOUXSlNh32E20YukkRJizXHhQpb+qyouOU/&#10;VsMhn2bHdzX0N7nLMnUMy6/rfKn1y2TYfYAINIRn+NE+GA1qpeD/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F1d7xQAAANwAAAAPAAAAAAAAAAAAAAAAAJgCAABkcnMv&#10;ZG93bnJldi54bWxQSwUGAAAAAAQABAD1AAAAigMAAAAA&#10;" adj="4785" filled="f" strokecolor="#92d050" strokeweight="1pt"/>
                <v:shape id="六边形 657"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vy4MUA&#10;AADcAAAADwAAAGRycy9kb3ducmV2LnhtbESPQWvCQBSE70L/w/IKXqRuFE1tdBUpCB4kYPTg8TX7&#10;TILZtyG7NfHfdwuCx2FmvmFWm97U4k6tqywrmIwjEMS51RUXCs6n3ccChPPIGmvLpOBBDjbrt8EK&#10;E207PtI984UIEHYJKii9bxIpXV6SQTe2DXHwrrY16INsC6lb7ALc1HIaRbE0WHFYKLGh75LyW/Zr&#10;FOyzUXr4ivvuJrdpGh/87OcymSk1fO+3SxCeev8KP9t7rSCef8L/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W/LgxQAAANwAAAAPAAAAAAAAAAAAAAAAAJgCAABkcnMv&#10;ZG93bnJldi54bWxQSwUGAAAAAAQABAD1AAAAigMAAAAA&#10;" adj="4785" filled="f" strokecolor="#92d050" strokeweight="1pt"/>
                <v:shape id="六边形 658"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RmksIA&#10;AADcAAAADwAAAGRycy9kb3ducmV2LnhtbERPTYvCMBC9C/sfwix4EZsqWtauUWRB8CAFq4c9js3Y&#10;FptJaaLt/vvNQfD4eN/r7WAa8aTO1ZYVzKIYBHFhdc2lgst5P/0C4TyyxsYyKfgjB9vNx2iNqbY9&#10;n+iZ+1KEEHYpKqi8b1MpXVGRQRfZljhwN9sZ9AF2pdQd9iHcNHIex4k0WHNoqLCln4qKe/4wCg75&#10;JDuukqG/y12WJUe/uP7OFkqNP4fdNwhPg3+LX+6DVpAsw9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xGaS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724800" behindDoc="0" locked="0" layoutInCell="1" allowOverlap="1" wp14:anchorId="7AE4BFE0" wp14:editId="34A1E538">
                <wp:simplePos x="0" y="0"/>
                <wp:positionH relativeFrom="column">
                  <wp:posOffset>1605915</wp:posOffset>
                </wp:positionH>
                <wp:positionV relativeFrom="paragraph">
                  <wp:posOffset>-3170</wp:posOffset>
                </wp:positionV>
                <wp:extent cx="551180" cy="523240"/>
                <wp:effectExtent l="0" t="0" r="20320" b="10160"/>
                <wp:wrapNone/>
                <wp:docPr id="563" name="组合 56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64" name="六边形 56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5" name="六边形 56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6" name="六边形 56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7" name="六边形 56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8" name="六边形 56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9" name="六边形 56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0" name="六边形 57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63" o:spid="_x0000_s1026" style="position:absolute;left:0;text-align:left;margin-left:126.45pt;margin-top:-.25pt;width:43.4pt;height:41.2pt;z-index:25172480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">
                <v:shape id="六边形 56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DHVsUA&#10;AADcAAAADwAAAGRycy9kb3ducmV2LnhtbESPQWvCQBSE7wX/w/IEL0U3ljRodBURCh4k0OjB4zP7&#10;TILZtyG7mvjvu4VCj8PMfMOst4NpxJM6V1tWMJ9FIIgLq2suFZxPX9MFCOeRNTaWScGLHGw3o7c1&#10;ptr2/E3P3JciQNilqKDyvk2ldEVFBt3MtsTBu9nOoA+yK6XusA9w08iPKEqkwZrDQoUt7Ssq7vnD&#10;KDjk79lxmQz9Xe6yLDn6+HqZx0pNxsNuBcLT4P/Df+2DVvCZxP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wMdWxQAAANwAAAAPAAAAAAAAAAAAAAAAAJgCAABkcnMv&#10;ZG93bnJldi54bWxQSwUGAAAAAAQABAD1AAAAigMAAAAA&#10;" adj="4785" filled="f" strokecolor="#92d050" strokeweight="1pt"/>
                <v:shape id="六边形 56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xizcUA&#10;AADcAAAADwAAAGRycy9kb3ducmV2LnhtbESPQYvCMBSE78L+h/AWvIimipa1axRZEDxIYauHPT6b&#10;Z1tsXkoTbf33RhD2OMzMN8xq05ta3Kl1lWUF00kEgji3uuJCwem4G3+BcB5ZY22ZFDzIwWb9MVhh&#10;om3Hv3TPfCEChF2CCkrvm0RKl5dk0E1sQxy8i20N+iDbQuoWuwA3tZxFUSwNVhwWSmzop6T8mt2M&#10;gn02Sg/LuO+ucpum8cHPz3/TuVLDz377DcJT7//D7/ZeK1jEC3idCUdAr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jGLNxQAAANwAAAAPAAAAAAAAAAAAAAAAAJgCAABkcnMv&#10;ZG93bnJldi54bWxQSwUGAAAAAAQABAD1AAAAigMAAAAA&#10;" adj="4785" filled="f" strokecolor="#92d050" strokeweight="1pt"/>
                <v:shape id="六边形 56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178usUA&#10;AADcAAAADwAAAGRycy9kb3ducmV2LnhtbESPQWvCQBSE74L/YXlCL1I3ii5t6ipSEDxIwOjB42v2&#10;NQlm34bs1qT/vlsQPA4z8w2z3g62EXfqfO1Yw3yWgCAunKm51HA571/fQPiAbLBxTBp+ycN2Mx6t&#10;MTWu5xPd81CKCGGfooYqhDaV0hcVWfQz1xJH79t1FkOUXSlNh32E20YukkRJizXHhQpb+qyouOU/&#10;VsMhn2bHdzX0N7nLMnUMy6/rfKn1y2TYfYAINIRn+NE+GA0rpeD/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Xvy6xQAAANwAAAAPAAAAAAAAAAAAAAAAAJgCAABkcnMv&#10;ZG93bnJldi54bWxQSwUGAAAAAAQABAD1AAAAigMAAAAA&#10;" adj="4785" filled="f" strokecolor="#92d050" strokeweight="1pt"/>
                <v:shape id="六边形 56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JZIcUA&#10;AADcAAAADwAAAGRycy9kb3ducmV2LnhtbESPQWvCQBSE70L/w/IKXqRuFE1tdBUpCB4kYPTg8TX7&#10;TILZtyG7NfHfdwuCx2FmvmFWm97U4k6tqywrmIwjEMS51RUXCs6n3ccChPPIGmvLpOBBDjbrt8EK&#10;E207PtI984UIEHYJKii9bxIpXV6SQTe2DXHwrrY16INsC6lb7ALc1HIaRbE0WHFYKLGh75LyW/Zr&#10;FOyzUXr4ivvuJrdpGh/87OcymSk1fO+3SxCeev8KP9t7rWAef8L/mXAE5Po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ElkhxQAAANwAAAAPAAAAAAAAAAAAAAAAAJgCAABkcnMv&#10;ZG93bnJldi54bWxQSwUGAAAAAAQABAD1AAAAigMAAAAA&#10;" adj="4785" filled="f" strokecolor="#92d050" strokeweight="1pt"/>
                <v:shape id="六边形 56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3NU8IA&#10;AADcAAAADwAAAGRycy9kb3ducmV2LnhtbERPTYvCMBC9C/sfwix4EZsqWtauUWRB8CAFq4c9js3Y&#10;FptJaaLt/vvNQfD4eN/r7WAa8aTO1ZYVzKIYBHFhdc2lgst5P/0C4TyyxsYyKfgjB9vNx2iNqbY9&#10;n+iZ+1KEEHYpKqi8b1MpXVGRQRfZljhwN9sZ9AF2pdQd9iHcNHIex4k0WHNoqLCln4qKe/4wCg75&#10;JDuukqG/y12WJUe/uP7OFkqNP4fdNwhPg3+LX+6DVrBMwtp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jc1TwgAAANwAAAAPAAAAAAAAAAAAAAAAAJgCAABkcnMvZG93&#10;bnJldi54bWxQSwUGAAAAAAQABAD1AAAAhwMAAAAA&#10;" adj="4785" filled="f" strokecolor="#92d050" strokeweight="1pt"/>
                <v:shape id="六边形 56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FoyMUA&#10;AADcAAAADwAAAGRycy9kb3ducmV2LnhtbESPQYvCMBSE7wv+h/AEL8uaKm7RrlFEEDxIYasHj2+b&#10;t22xeSlNtPXfG0HwOMzMN8xy3Zta3Kh1lWUFk3EEgji3uuJCwem4+5qDcB5ZY22ZFNzJwXo1+Fhi&#10;om3Hv3TLfCEChF2CCkrvm0RKl5dk0I1tQxy8f9sa9EG2hdQtdgFuajmNolgarDgslNjQtqT8kl2N&#10;gn32mR4Wcd9d5CZN44Of/Z0nM6VGw37zA8JT79/hV3uvFXzHC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wWjIxQAAANwAAAAPAAAAAAAAAAAAAAAAAJgCAABkcnMv&#10;ZG93bnJldi54bWxQSwUGAAAAAAQABAD1AAAAigMAAAAA&#10;" adj="4785" filled="f" strokecolor="#92d050" strokeweight="1pt"/>
                <v:shape id="六边形 57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XiMIA&#10;AADcAAAADwAAAGRycy9kb3ducmV2LnhtbERPTYvCMBC9C/6HMIIXWVPF7WrXKLIgeJCC1YPHsZlt&#10;i82kNFlb/705CHt8vO/1tje1eFDrKssKZtMIBHFudcWFgst5/7EE4TyyxtoyKXiSg+1mOFhjom3H&#10;J3pkvhAhhF2CCkrvm0RKl5dk0E1tQxy4X9sa9AG2hdQtdiHc1HIeRbE0WHFoKLGhn5Lye/ZnFByy&#10;SXpcxX13l7s0jY9+cbvOFkqNR/3uG4Sn3v+L3+6DVvD5FeaHM+EIyM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IleIwgAAANwAAAAPAAAAAAAAAAAAAAAAAJgCAABkcnMvZG93&#10;bnJldi54bWxQSwUGAAAAAAQABAD1AAAAhwMAAAAA&#10;" adj="4785" filled="f" strokecolor="#92d050" strokeweight="1pt"/>
              </v:group>
            </w:pict>
          </mc:Fallback>
        </mc:AlternateContent>
      </w:r>
      <w:r>
        <w:rPr>
          <w:noProof/>
          <w:lang w:val="en-US"/>
        </w:rPr>
        <mc:AlternateContent>
          <mc:Choice Requires="wpg">
            <w:drawing>
              <wp:anchor distT="0" distB="0" distL="114300" distR="114300" simplePos="0" relativeHeight="251700224" behindDoc="0" locked="0" layoutInCell="1" allowOverlap="1" wp14:anchorId="4A980D7E" wp14:editId="464A68EC">
                <wp:simplePos x="0" y="0"/>
                <wp:positionH relativeFrom="column">
                  <wp:posOffset>2626709</wp:posOffset>
                </wp:positionH>
                <wp:positionV relativeFrom="paragraph">
                  <wp:posOffset>161752</wp:posOffset>
                </wp:positionV>
                <wp:extent cx="551180" cy="523240"/>
                <wp:effectExtent l="0" t="0" r="20320" b="10160"/>
                <wp:wrapNone/>
                <wp:docPr id="363" name="组合 36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64" name="六边形 36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5" name="六边形 36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6" name="六边形 36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7" name="六边形 36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8" name="六边形 36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9" name="六边形 36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0" name="六边形 37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63" o:spid="_x0000_s1026" style="position:absolute;left:0;text-align:left;margin-left:206.85pt;margin-top:12.75pt;width:43.4pt;height:41.2pt;z-index:25170022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">
                <v:shape id="六边形 36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sFrsUA&#10;AADcAAAADwAAAGRycy9kb3ducmV2LnhtbESPQWvCQBSE74X+h+UVvBTdqCHY1FVEEDxIwNhDj6/Z&#10;1ySYfRuyq4n/3hUEj8PMfMMs14NpxJU6V1tWMJ1EIIgLq2suFfycduMFCOeRNTaWScGNHKxX729L&#10;TLXt+UjX3JciQNilqKDyvk2ldEVFBt3EtsTB+7edQR9kV0rdYR/gppGzKEqkwZrDQoUtbSsqzvnF&#10;KNjnn9nhKxn6s9xkWXLw8d/vNFZq9DFsvkF4Gvwr/GzvtYJ5EsP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iwWuxQAAANwAAAAPAAAAAAAAAAAAAAAAAJgCAABkcnMv&#10;ZG93bnJldi54bWxQSwUGAAAAAAQABAD1AAAAigMAAAAA&#10;" adj="4785" filled="f" strokecolor="#92d050" strokeweight="1pt"/>
                <v:shape id="六边形 36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egNcUA&#10;AADcAAAADwAAAGRycy9kb3ducmV2LnhtbESPQWvCQBSE74L/YXmCl1I3VhtqdBUpCB4k0Oihx9fs&#10;Mwlm34bsauK/d4WCx2FmvmFWm97U4katqywrmE4iEMS51RUXCk7H3fsXCOeRNdaWScGdHGzWw8EK&#10;E207/qFb5gsRIOwSVFB63yRSurwkg25iG+LgnW1r0AfZFlK32AW4qeVHFMXSYMVhocSGvkvKL9nV&#10;KNhnb+lhEffdRW7TND74+d/vdK7UeNRvlyA89f4V/m/vtYJZ/An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x6A1xQAAANwAAAAPAAAAAAAAAAAAAAAAAJgCAABkcnMv&#10;ZG93bnJldi54bWxQSwUGAAAAAAQABAD1AAAAigMAAAAA&#10;" adj="4785" filled="f" strokecolor="#92d050" strokeweight="1pt"/>
                <v:shape id="六边形 36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U+QsUA&#10;AADcAAAADwAAAGRycy9kb3ducmV2LnhtbESPQWvCQBSE74L/YXlCL1I3Vlna6CoiFDxIoLGHHl+z&#10;zySYfRuyq0n/vSsIPQ4z8w2z3g62ETfqfO1Yw3yWgCAunKm51PB9+nx9B+EDssHGMWn4Iw/bzXi0&#10;xtS4nr/olodSRAj7FDVUIbSplL6oyKKfuZY4emfXWQxRdqU0HfYRbhv5liRKWqw5LlTY0r6i4pJf&#10;rYZDPs2OH2roL3KXZeoYlr8/86XWL5NhtwIRaAj/4Wf7YDQslILHmXgE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FT5CxQAAANwAAAAPAAAAAAAAAAAAAAAAAJgCAABkcnMv&#10;ZG93bnJldi54bWxQSwUGAAAAAAQABAD1AAAAigMAAAAA&#10;" adj="4785" filled="f" strokecolor="#92d050" strokeweight="1pt"/>
                <v:shape id="六边形 36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mb2cYA&#10;AADcAAAADwAAAGRycy9kb3ducmV2LnhtbESPT2vCQBTE70K/w/IKXsRs/EOsqatIQfAgAdMeenxm&#10;X5Ng9m3Ibk389m6h4HGYmd8wm91gGnGjztWWFcyiGARxYXXNpYKvz8P0DYTzyBoby6TgTg5225fR&#10;BlNtez7TLfelCBB2KSqovG9TKV1RkUEX2ZY4eD+2M+iD7EqpO+wD3DRyHseJNFhzWKiwpY+Kimv+&#10;axQc80l2WidDf5X7LEtOfnn5ni2VGr8O+3cQngb/DP+3j1rBIlnB35lwBOT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mb2cYAAADcAAAADwAAAAAAAAAAAAAAAACYAgAAZHJz&#10;L2Rvd25yZXYueG1sUEsFBgAAAAAEAAQA9QAAAIsDAAAAAA==&#10;" adj="4785" filled="f" strokecolor="#92d050" strokeweight="1pt"/>
                <v:shape id="六边形 36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YPq8IA&#10;AADcAAAADwAAAGRycy9kb3ducmV2LnhtbERPTYvCMBC9L/gfwgheFk11pWg1igiCBynY3YPHsRnb&#10;YjMpTbT135vDgsfH+15ve1OLJ7WusqxgOolAEOdWV1wo+Ps9jBcgnEfWWFsmBS9ysN0MvtaYaNvx&#10;mZ6ZL0QIYZeggtL7JpHS5SUZdBPbEAfuZluDPsC2kLrFLoSbWs6iKJYGKw4NJTa0Lym/Zw+j4Jh9&#10;p6dl3Hd3uUvT+OTn18t0rtRo2O9WIDz1/iP+dx+1gp84rA1nw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xg+rwgAAANwAAAAPAAAAAAAAAAAAAAAAAJgCAABkcnMvZG93&#10;bnJldi54bWxQSwUGAAAAAAQABAD1AAAAhwMAAAAA&#10;" adj="4785" filled="f" strokecolor="#92d050" strokeweight="1pt"/>
                <v:shape id="六边形 36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qqMMUA&#10;AADcAAAADwAAAGRycy9kb3ducmV2LnhtbESPQYvCMBSE7wv+h/AEL4umrlK0GkWEBQ9SsLsHj8/m&#10;2Rabl9JEW/+9WVjwOMzMN8x625taPKh1lWUF00kEgji3uuJCwe/P93gBwnlkjbVlUvAkB9vN4GON&#10;ibYdn+iR+UIECLsEFZTeN4mULi/JoJvYhjh4V9sa9EG2hdQtdgFuavkVRbE0WHFYKLGhfUn5Lbsb&#10;BYfsMz0u4767yV2axkc/v5ync6VGw363AuGp9+/wf/ugFcziJfydCUdA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iqowxQAAANwAAAAPAAAAAAAAAAAAAAAAAJgCAABkcnMv&#10;ZG93bnJldi54bWxQSwUGAAAAAAQABAD1AAAAigMAAAAA&#10;" adj="4785" filled="f" strokecolor="#92d050" strokeweight="1pt"/>
                <v:shape id="六边形 37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mVcMMA&#10;AADcAAAADwAAAGRycy9kb3ducmV2LnhtbERPy4rCMBTdC/MP4Q64EU19UGeqUUQQXEjBzixmeae5&#10;tsXmpjTR1r83C8Hl4bzX297U4k6tqywrmE4iEMS51RUXCn5/DuMvEM4ja6wtk4IHOdhuPgZrTLTt&#10;+Ez3zBcihLBLUEHpfZNI6fKSDLqJbYgDd7GtQR9gW0jdYhfCTS1nURRLgxWHhhIb2peUX7ObUXDM&#10;RunpO+67q9ylaXzyi/+/6UKp4We/W4Hw1Pu3+OU+agXzZZgfzoQj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mVcMMAAADcAAAADwAAAAAAAAAAAAAAAACYAgAAZHJzL2Rv&#10;d25yZXYueG1sUEsFBgAAAAAEAAQA9QAAAIgDAAAAAA==&#10;" adj="4785" filled="f" strokecolor="#92d050" strokeweight="1pt"/>
              </v:group>
            </w:pict>
          </mc:Fallback>
        </mc:AlternateContent>
      </w:r>
      <w:r>
        <w:rPr>
          <w:noProof/>
          <w:lang w:val="en-US"/>
        </w:rPr>
        <mc:AlternateContent>
          <mc:Choice Requires="wpg">
            <w:drawing>
              <wp:anchor distT="0" distB="0" distL="114300" distR="114300" simplePos="0" relativeHeight="251699200" behindDoc="0" locked="0" layoutInCell="1" allowOverlap="1" wp14:anchorId="5D9C7E33" wp14:editId="57A24B09">
                <wp:simplePos x="0" y="0"/>
                <wp:positionH relativeFrom="column">
                  <wp:posOffset>2123440</wp:posOffset>
                </wp:positionH>
                <wp:positionV relativeFrom="paragraph">
                  <wp:posOffset>78740</wp:posOffset>
                </wp:positionV>
                <wp:extent cx="551180" cy="523240"/>
                <wp:effectExtent l="0" t="0" r="20320" b="10160"/>
                <wp:wrapNone/>
                <wp:docPr id="355" name="组合 35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356" name="六边形 35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7" name="六边形 35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8" name="六边形 35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9" name="六边形 35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0" name="六边形 36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1" name="六边形 36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2" name="六边形 36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55" o:spid="_x0000_s1026" style="position:absolute;left:0;text-align:left;margin-left:167.2pt;margin-top:6.2pt;width:43.4pt;height:41.2pt;z-index:25169920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qUFBAQAADQfAAAOAAAAZHJzL2Uyb0RvYy54bWzsmd1u2zYUx+8L7B0I3S+WZOvDQpwiSJqg&#10;QNAGS4deMxT1AUgkS9KR0+sW6OWeYfd7gGHY3ibYHmOH1EeM2NjWbBhggL6QJZLn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">
                <v:shape id="六边形 35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n0/8UA&#10;AADcAAAADwAAAGRycy9kb3ducmV2LnhtbESPQWvCQBSE74L/YXmCl1I3VhtqdBUpCB4k0Oihx9fs&#10;Mwlm34bsauK/d4WCx2FmvmFWm97U4katqywrmE4iEMS51RUXCk7H3fsXCOeRNdaWScGdHGzWw8EK&#10;E207/qFb5gsRIOwSVFB63yRSurwkg25iG+LgnW1r0AfZFlK32AW4qeVHFMXSYMVhocSGvkvKL9nV&#10;KNhnb+lhEffdRW7TND74+d/vdK7UeNRvlyA89f4V/m/vtYLZZwzPM+EIyP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efT/xQAAANwAAAAPAAAAAAAAAAAAAAAAAJgCAABkcnMv&#10;ZG93bnJldi54bWxQSwUGAAAAAAQABAD1AAAAigMAAAAA&#10;" adj="4785" filled="f" strokecolor="#92d050" strokeweight="1pt"/>
                <v:shape id="六边形 35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VRZMYA&#10;AADcAAAADwAAAGRycy9kb3ducmV2LnhtbESPQWvCQBSE74X+h+UVvBTdaDVqdBUpFDxIwOjB4zP7&#10;TILZtyG7Nem/7xYKHoeZ+YZZb3tTiwe1rrKsYDyKQBDnVldcKDifvoYLEM4ja6wtk4IfcrDdvL6s&#10;MdG24yM9Ml+IAGGXoILS+yaR0uUlGXQj2xAH72Zbgz7ItpC6xS7ATS0nURRLgxWHhRIb+iwpv2ff&#10;RsE+e08Py7jv7nKXpvHBT6+X8VSpwVu/W4Hw1Ptn+L+91wo+ZnP4O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DVRZMYAAADcAAAADwAAAAAAAAAAAAAAAACYAgAAZHJz&#10;L2Rvd25yZXYueG1sUEsFBgAAAAAEAAQA9QAAAIsDAAAAAA==&#10;" adj="4785" filled="f" strokecolor="#92d050" strokeweight="1pt"/>
                <v:shape id="六边形 35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rFFsIA&#10;AADcAAAADwAAAGRycy9kb3ducmV2LnhtbERPTYvCMBC9L/gfwgh7WTR1V4tWo4iw4EEKVg8ex2Zs&#10;i82kNNF2//3mIHh8vO/Vpje1eFLrKssKJuMIBHFudcWFgvPpdzQH4TyyxtoyKfgjB5v14GOFibYd&#10;H+mZ+UKEEHYJKii9bxIpXV6SQTe2DXHgbrY16ANsC6lb7EK4qeV3FMXSYMWhocSGdiXl9+xhFOyz&#10;r/SwiPvuLrdpGh/89HqZTJX6HPbbJQhPvX+LX+69VvAzC2vDmXA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qsUWwgAAANwAAAAPAAAAAAAAAAAAAAAAAJgCAABkcnMvZG93&#10;bnJldi54bWxQSwUGAAAAAAQABAD1AAAAhwMAAAAA&#10;" adj="4785" filled="f" strokecolor="#92d050" strokeweight="1pt"/>
                <v:shape id="六边形 35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ZgjcYA&#10;AADcAAAADwAAAGRycy9kb3ducmV2LnhtbESPQWvCQBSE70L/w/IKXkrdaDWY1FVEEDxIwNiDx9fs&#10;axLMvg3ZrUn/vSsUPA4z8w2z2gymETfqXG1ZwXQSgSAurK65VPB13r8vQTiPrLGxTAr+yMFm/TJa&#10;Yaptzye65b4UAcIuRQWV920qpSsqMugmtiUO3o/tDPogu1LqDvsAN42cRVEsDdYcFipsaVdRcc1/&#10;jYJD/pYdk3jor3KbZfHRz78v07lS49dh+wnC0+Cf4f/2QSv4WCTwOB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uZgjcYAAADcAAAADwAAAAAAAAAAAAAAAACYAgAAZHJz&#10;L2Rvd25yZXYueG1sUEsFBgAAAAAEAAQA9QAAAIsDAAAAAA==&#10;" adj="4785" filled="f" strokecolor="#92d050" strokeweight="1pt"/>
                <v:shape id="六边形 36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ADrcIA&#10;AADcAAAADwAAAGRycy9kb3ducmV2LnhtbERPTYvCMBC9L/gfwgheFk11pWg1igiCBynY3YPHsRnb&#10;YjMpTbT135vDgsfH+15ve1OLJ7WusqxgOolAEOdWV1wo+Ps9jBcgnEfWWFsmBS9ysN0MvtaYaNvx&#10;mZ6ZL0QIYZeggtL7JpHS5SUZdBPbEAfuZluDPsC2kLrFLoSbWs6iKJYGKw4NJTa0Lym/Zw+j4Jh9&#10;p6dl3Hd3uUvT+OTn18t0rtRo2O9WIDz1/iP+dx+1gp84zA9nw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sAOtwgAAANwAAAAPAAAAAAAAAAAAAAAAAJgCAABkcnMvZG93&#10;bnJldi54bWxQSwUGAAAAAAQABAD1AAAAhwMAAAAA&#10;" adj="4785" filled="f" strokecolor="#92d050" strokeweight="1pt"/>
                <v:shape id="六边形 36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ymNsUA&#10;AADcAAAADwAAAGRycy9kb3ducmV2LnhtbESPQWvCQBSE74X+h+UVvBTdRCXY1FVEEDxIwNhDj6/Z&#10;1ySYfRuyq4n/3hUEj8PMfMMs14NpxJU6V1tWEE8iEMSF1TWXCn5Ou/EChPPIGhvLpOBGDtar97cl&#10;ptr2fKRr7ksRIOxSVFB536ZSuqIig25iW+Lg/dvOoA+yK6XusA9w08hpFCXSYM1hocKWthUV5/xi&#10;FOzzz+zwlQz9WW6yLDn4+d9vPFdq9DFsvkF4Gvwr/GzvtYJZEsPjTDgC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KY2xQAAANwAAAAPAAAAAAAAAAAAAAAAAJgCAABkcnMv&#10;ZG93bnJldi54bWxQSwUGAAAAAAQABAD1AAAAigMAAAAA&#10;" adj="4785" filled="f" strokecolor="#92d050" strokeweight="1pt"/>
                <v:shape id="六边形 36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44QcYA&#10;AADcAAAADwAAAGRycy9kb3ducmV2LnhtbESPQWuDQBSE74H+h+UVegnNqg3S2mxCKAQ8BKEmhx5f&#10;3VeVuG/F3aj9991AoMdhZr5hNrvZdGKkwbWWFcSrCARxZXXLtYLz6fD8CsJ5ZI2dZVLwSw5224fF&#10;BjNtJ/6ksfS1CBB2GSpovO8zKV3VkEG3sj1x8H7sYNAHOdRSDzgFuOlkEkWpNNhyWGiwp4+Gqkt5&#10;NQryclkc39J5ush9UaRHv/7+itdKPT3O+3cQnmb/H763c63gJU3gdiYcAbn9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44QcYAAADcAAAADwAAAAAAAAAAAAAAAACYAgAAZHJz&#10;L2Rvd25yZXYueG1sUEsFBgAAAAAEAAQA9QAAAIsDAAAAAA==&#10;" adj="4785" filled="f" strokecolor="#92d050" strokeweight="1pt"/>
              </v:group>
            </w:pict>
          </mc:Fallback>
        </mc:AlternateContent>
      </w:r>
    </w:p>
    <w:p w:rsidR="005C0370" w:rsidRDefault="005C0370" w:rsidP="005C0370">
      <w:r>
        <w:rPr>
          <w:noProof/>
          <w:lang w:val="en-US"/>
        </w:rPr>
        <mc:AlternateContent>
          <mc:Choice Requires="wpg">
            <w:drawing>
              <wp:anchor distT="0" distB="0" distL="114300" distR="114300" simplePos="0" relativeHeight="251723776" behindDoc="0" locked="0" layoutInCell="1" allowOverlap="1" wp14:anchorId="38C3E37C" wp14:editId="4DFAD148">
                <wp:simplePos x="0" y="0"/>
                <wp:positionH relativeFrom="column">
                  <wp:posOffset>3148330</wp:posOffset>
                </wp:positionH>
                <wp:positionV relativeFrom="paragraph">
                  <wp:posOffset>49530</wp:posOffset>
                </wp:positionV>
                <wp:extent cx="551180" cy="523240"/>
                <wp:effectExtent l="0" t="0" r="20320" b="10160"/>
                <wp:wrapNone/>
                <wp:docPr id="555" name="组合 55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556" name="六边形 55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7" name="六边形 55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8" name="六边形 55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9" name="六边形 55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0" name="六边形 56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六边形 56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2" name="六边形 56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55" o:spid="_x0000_s1026" style="position:absolute;left:0;text-align:left;margin-left:247.9pt;margin-top:3.9pt;width:43.4pt;height:41.2pt;z-index:25172377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">
                <v:shape id="六边形 55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I2B8UA&#10;AADcAAAADwAAAGRycy9kb3ducmV2LnhtbESPQYvCMBSE78L+h/AWvIimipa1axRZEDxIYauHPT6b&#10;Z1tsXkoTbf33RhD2OMzMN8xq05ta3Kl1lWUF00kEgji3uuJCwem4G3+BcB5ZY22ZFDzIwWb9MVhh&#10;om3Hv3TPfCEChF2CCkrvm0RKl5dk0E1sQxy8i20N+iDbQuoWuwA3tZxFUSwNVhwWSmzop6T8mt2M&#10;gn02Sg/LuO+ucpum8cHPz3/TuVLDz377DcJT7//D7/ZeK1gsYnidCUdArp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jYHxQAAANwAAAAPAAAAAAAAAAAAAAAAAJgCAABkcnMv&#10;ZG93bnJldi54bWxQSwUGAAAAAAQABAD1AAAAigMAAAAA&#10;" adj="4785" filled="f" strokecolor="#92d050" strokeweight="1pt"/>
                <v:shape id="六边形 55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6TnMYA&#10;AADcAAAADwAAAGRycy9kb3ducmV2LnhtbESPQWvCQBSE7wX/w/IKXorZKJq2qauIIHiQgLEHj6/Z&#10;1ySYfRuyq0n/fVcQPA4z8w2zXA+mETfqXG1ZwTSKQRAXVtdcKvg+7SYfIJxH1thYJgV/5GC9Gr0s&#10;MdW25yPdcl+KAGGXooLK+zaV0hUVGXSRbYmD92s7gz7IrpS6wz7ATSNncZxIgzWHhQpb2lZUXPKr&#10;UbDP37LDZzL0F7nJsuTg5z/n6Vyp8euw+QLhafDP8KO91woWi3e4nwlHQ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n6TnMYAAADcAAAADwAAAAAAAAAAAAAAAACYAgAAZHJz&#10;L2Rvd25yZXYueG1sUEsFBgAAAAAEAAQA9QAAAIsDAAAAAA==&#10;" adj="4785" filled="f" strokecolor="#92d050" strokeweight="1pt"/>
                <v:shape id="六边形 55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7sIA&#10;AADcAAAADwAAAGRycy9kb3ducmV2LnhtbERPTYvCMBC9C/6HMIIXsamLFu0aRYQFD1LY6sHj2My2&#10;xWZSmmjrv98cFvb4eN/b/WAa8aLO1ZYVLKIYBHFhdc2lguvla74G4TyyxsYyKXiTg/1uPNpiqm3P&#10;3/TKfSlCCLsUFVTet6mUrqjIoItsSxy4H9sZ9AF2pdQd9iHcNPIjjhNpsObQUGFLx4qKR/40Ck75&#10;LDtvkqF/yEOWJWe/vN8WS6Wmk+HwCcLT4P/Ff+6TVrBahbXhTDgCcvc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4QfuwgAAANwAAAAPAAAAAAAAAAAAAAAAAJgCAABkcnMvZG93&#10;bnJldi54bWxQSwUGAAAAAAQABAD1AAAAhwMAAAAA&#10;" adj="4785" filled="f" strokecolor="#92d050" strokeweight="1pt"/>
                <v:shape id="六边形 55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2idcUA&#10;AADcAAAADwAAAGRycy9kb3ducmV2LnhtbESPQYvCMBSE7wv+h/CEvSyaumjRahQRFjxIwerB47N5&#10;tsXmpTRZW/+9WVjwOMzMN8xq05taPKh1lWUFk3EEgji3uuJCwfn0M5qDcB5ZY22ZFDzJwWY9+Fhh&#10;om3HR3pkvhABwi5BBaX3TSKly0sy6Ma2IQ7ezbYGfZBtIXWLXYCbWn5HUSwNVhwWSmxoV1J+z36N&#10;gn32lR4Wcd/d5TZN44OfXi+TqVKfw367BOGp9+/wf3uvFcxmC/g7E46AX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raJ1xQAAANwAAAAPAAAAAAAAAAAAAAAAAJgCAABkcnMv&#10;ZG93bnJldi54bWxQSwUGAAAAAAQABAD1AAAAigMAAAAA&#10;" adj="4785" filled="f" strokecolor="#92d050" strokeweight="1pt"/>
                <v:shape id="六边形 56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BVcIA&#10;AADcAAAADwAAAGRycy9kb3ducmV2LnhtbERPTYvCMBC9C/sfwix4EZsqWtauUWRB8CAFq4c9js3Y&#10;FptJaaLt/vvNQfD4eN/r7WAa8aTO1ZYVzKIYBHFhdc2lgst5P/0C4TyyxsYyKfgjB9vNx2iNqbY9&#10;n+iZ+1KEEHYpKqi8b1MpXVGRQRfZljhwN9sZ9AF2pdQd9iHcNHIex4k0WHNoqLCln4qKe/4wCg75&#10;JDuukqG/y12WJUe/uP7OFkqNP4fdNwhPg3+LX+6DVrBMwv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8FVwgAAANwAAAAPAAAAAAAAAAAAAAAAAJgCAABkcnMvZG93&#10;bnJldi54bWxQSwUGAAAAAAQABAD1AAAAhwMAAAAA&#10;" adj="4785" filled="f" strokecolor="#92d050" strokeweight="1pt"/>
                <v:shape id="六边形 56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dkzsUA&#10;AADcAAAADwAAAGRycy9kb3ducmV2LnhtbESPQWvCQBSE7wX/w/IEL0U3KTZodBURCh4k0OjB4zP7&#10;TILZtyG7mvjvu4VCj8PMfMOst4NpxJM6V1tWEM8iEMSF1TWXCs6nr+kChPPIGhvLpOBFDrab0dsa&#10;U217/qZn7ksRIOxSVFB536ZSuqIig25mW+Lg3Wxn0AfZlVJ32Ae4aeRHFCXSYM1hocKW9hUV9/xh&#10;FBzy9+y4TIb+LndZlhz9/HqJ50pNxsNuBcLT4P/Df+2DVvCZxP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t2TOxQAAANwAAAAPAAAAAAAAAAAAAAAAAJgCAABkcnMv&#10;ZG93bnJldi54bWxQSwUGAAAAAAQABAD1AAAAigMAAAAA&#10;" adj="4785" filled="f" strokecolor="#92d050" strokeweight="1pt"/>
                <v:shape id="六边形 56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6ucUA&#10;AADcAAAADwAAAGRycy9kb3ducmV2LnhtbESPQYvCMBSE78L+h/AW9iKaKlrWrlFkQfAgBauHPT6b&#10;Z1tsXkoTbfffG0HwOMzMN8xy3Zta3Kl1lWUFk3EEgji3uuJCwem4HX2DcB5ZY22ZFPyTg/XqY7DE&#10;RNuOD3TPfCEChF2CCkrvm0RKl5dk0I1tQxy8i20N+iDbQuoWuwA3tZxGUSwNVhwWSmzot6T8mt2M&#10;gl02TPeLuO+ucpOm8d7Pzn+TmVJfn/3mB4Sn3r/Dr/ZOK5jHU3ieCUd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Zfq5xQAAANwAAAAPAAAAAAAAAAAAAAAAAJgCAABkcnMv&#10;ZG93bnJldi54bWxQSwUGAAAAAAQABAD1AAAAigMAAAAA&#10;" adj="4785" filled="f" strokecolor="#92d050" strokeweight="1pt"/>
              </v:group>
            </w:pict>
          </mc:Fallback>
        </mc:AlternateContent>
      </w:r>
    </w:p>
    <w:p w:rsidR="005C0370" w:rsidRDefault="005C0370" w:rsidP="005C0370">
      <w:r>
        <w:rPr>
          <w:noProof/>
          <w:lang w:val="en-US"/>
        </w:rPr>
        <mc:AlternateContent>
          <mc:Choice Requires="wpg">
            <w:drawing>
              <wp:anchor distT="0" distB="0" distL="114300" distR="114300" simplePos="0" relativeHeight="251734016" behindDoc="0" locked="0" layoutInCell="1" allowOverlap="1" wp14:anchorId="72CBE945" wp14:editId="13C0F78D">
                <wp:simplePos x="0" y="0"/>
                <wp:positionH relativeFrom="column">
                  <wp:posOffset>1797685</wp:posOffset>
                </wp:positionH>
                <wp:positionV relativeFrom="paragraph">
                  <wp:posOffset>18415</wp:posOffset>
                </wp:positionV>
                <wp:extent cx="551180" cy="523240"/>
                <wp:effectExtent l="0" t="0" r="20320" b="10160"/>
                <wp:wrapNone/>
                <wp:docPr id="635" name="组合 635"/>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36" name="六边形 636"/>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7" name="六边形 637"/>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8" name="六边形 638"/>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9" name="六边形 639"/>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0" name="六边形 640"/>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1" name="六边形 641"/>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2" name="六边形 642"/>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35" o:spid="_x0000_s1026" style="position:absolute;left:0;text-align:left;margin-left:141.55pt;margin-top:1.45pt;width:43.4pt;height:41.2pt;z-index:251734016"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">
                <v:shape id="六边形 636"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iy28UA&#10;AADcAAAADwAAAGRycy9kb3ducmV2LnhtbESPQWvCQBSE74L/YXlCL1I3Vlna6CoiFDxIoLGHHl+z&#10;zySYfRuyq0n/vSsIPQ4z8w2z3g62ETfqfO1Yw3yWgCAunKm51PB9+nx9B+EDssHGMWn4Iw/bzXi0&#10;xtS4nr/olodSRAj7FDVUIbSplL6oyKKfuZY4emfXWQxRdqU0HfYRbhv5liRKWqw5LlTY0r6i4pJf&#10;rYZDPs2OH2roL3KXZeoYlr8/86XWL5NhtwIRaAj/4Wf7YDSohYLHmXgE5OY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yLLbxQAAANwAAAAPAAAAAAAAAAAAAAAAAJgCAABkcnMv&#10;ZG93bnJldi54bWxQSwUGAAAAAAQABAD1AAAAigMAAAAA&#10;" adj="4785" filled="f" strokecolor="#92d050" strokeweight="1pt"/>
                <v:shape id="六边形 637"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QXQMYA&#10;AADcAAAADwAAAGRycy9kb3ducmV2LnhtbESPT2vCQBTE70K/w/IKXsRs/EOsqatIQfAgAdMeenxm&#10;X5Ng9m3Ibk389m6h4HGYmd8wm91gGnGjztWWFcyiGARxYXXNpYKvz8P0DYTzyBoby6TgTg5225fR&#10;BlNtez7TLfelCBB2KSqovG9TKV1RkUEX2ZY4eD+2M+iD7EqpO+wD3DRyHseJNFhzWKiwpY+Kimv+&#10;axQc80l2WidDf5X7LEtOfnn5ni2VGr8O+3cQngb/DP+3j1pBsljB35lwBOT2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IQXQMYAAADcAAAADwAAAAAAAAAAAAAAAACYAgAAZHJz&#10;L2Rvd25yZXYueG1sUEsFBgAAAAAEAAQA9QAAAIsDAAAAAA==&#10;" adj="4785" filled="f" strokecolor="#92d050" strokeweight="1pt"/>
                <v:shape id="六边形 638"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uDMsIA&#10;AADcAAAADwAAAGRycy9kb3ducmV2LnhtbERPTYvCMBC9L/gfwgheFk11pWg1igiCBynY3YPHsRnb&#10;YjMpTbT135vDgsfH+15ve1OLJ7WusqxgOolAEOdWV1wo+Ps9jBcgnEfWWFsmBS9ysN0MvtaYaNvx&#10;mZ6ZL0QIYZeggtL7JpHS5SUZdBPbEAfuZluDPsC2kLrFLoSbWs6iKJYGKw4NJTa0Lym/Zw+j4Jh9&#10;p6dl3Hd3uUvT+OTn18t0rtRo2O9WIDz1/iP+dx+1gvgnrA1nwhGQm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G4MywgAAANwAAAAPAAAAAAAAAAAAAAAAAJgCAABkcnMvZG93&#10;bnJldi54bWxQSwUGAAAAAAQABAD1AAAAhwMAAAAA&#10;" adj="4785" filled="f" strokecolor="#92d050" strokeweight="1pt"/>
                <v:shape id="六边形 639"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cmqcUA&#10;AADcAAAADwAAAGRycy9kb3ducmV2LnhtbESPQYvCMBSE7wv+h/AEL4umrlK0GkWEBQ9SsLsHj8/m&#10;2Rabl9JEW/+9WVjwOMzMN8x625taPKh1lWUF00kEgji3uuJCwe/P93gBwnlkjbVlUvAkB9vN4GON&#10;ibYdn+iR+UIECLsEFZTeN4mULi/JoJvYhjh4V9sa9EG2hdQtdgFuavkVRbE0WHFYKLGhfUn5Lbsb&#10;BYfsMz0u4767yV2axkc/v5ync6VGw363AuGp9+/wf/ugFcSzJfydCUdA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VyapxQAAANwAAAAPAAAAAAAAAAAAAAAAAJgCAABkcnMv&#10;ZG93bnJldi54bWxQSwUGAAAAAAQABAD1AAAAigMAAAAA&#10;" adj="4785" filled="f" strokecolor="#92d050" strokeweight="1pt"/>
                <v:shape id="六边形 640"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v8ScIA&#10;AADcAAAADwAAAGRycy9kb3ducmV2LnhtbERPTYvCMBC9C/sfwix4EZsqpazVKLIgeJCCdQ8ex2Zs&#10;i82kNFlb//3msODx8b43u9G04km9aywrWEQxCOLS6oYrBT+Xw/wLhPPIGlvLpOBFDnbbj8kGM20H&#10;PtOz8JUIIewyVFB732VSurImgy6yHXHg7rY36APsK6l7HEK4aeUyjlNpsOHQUGNH3zWVj+LXKDgW&#10;s/y0SsfhIfd5np58crsuEqWmn+N+DcLT6N/if/dRK0iTMD+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a/xJwgAAANwAAAAPAAAAAAAAAAAAAAAAAJgCAABkcnMvZG93&#10;bnJldi54bWxQSwUGAAAAAAQABAD1AAAAhwMAAAAA&#10;" adj="4785" filled="f" strokecolor="#92d050" strokeweight="1pt"/>
                <v:shape id="六边形 641"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dZ0sUA&#10;AADcAAAADwAAAGRycy9kb3ducmV2LnhtbESPQWvCQBSE70L/w/IKXqRuIiG00VWkUPAgAaOHHp/Z&#10;1ySYfRuyWxP/vSsIHoeZ+YZZbUbTiiv1rrGsIJ5HIIhLqxuuFJyOPx+fIJxH1thaJgU3crBZv01W&#10;mGk78IGuha9EgLDLUEHtfZdJ6cqaDLq57YiD92d7gz7IvpK6xyHATSsXUZRKgw2HhRo7+q6pvBT/&#10;RsGumOX7r3QcLnKb5+neJ+ffOFFq+j5ulyA8jf4VfrZ3WkGaxPA4E46AX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J1nSxQAAANwAAAAPAAAAAAAAAAAAAAAAAJgCAABkcnMv&#10;ZG93bnJldi54bWxQSwUGAAAAAAQABAD1AAAAigMAAAAA&#10;" adj="4785" filled="f" strokecolor="#92d050" strokeweight="1pt"/>
                <v:shape id="六边形 642"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XHpcUA&#10;AADcAAAADwAAAGRycy9kb3ducmV2LnhtbESPQYvCMBSE78L+h/AW9iKaKqW41SgiLHiQwlYPe3w2&#10;z7bYvJQm2vrvjSDscZiZb5jVZjCNuFPnassKZtMIBHFhdc2lgtPxZ7IA4TyyxsYyKXiQg836Y7TC&#10;VNuef+me+1IECLsUFVTet6mUrqjIoJvaljh4F9sZ9EF2pdQd9gFuGjmPokQarDksVNjSrqLimt+M&#10;gn0+zg7fydBf5TbLkoOPz3+zWKmvz2G7BOFp8P/hd3uvFSTxHF5nwhGQ6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9celxQAAANwAAAAPAAAAAAAAAAAAAAAAAJgCAABkcnMv&#10;ZG93bnJldi54bWxQSwUGAAAAAAQABAD1AAAAigMAAAAA&#10;" adj="4785" filled="f" strokecolor="#92d050" strokeweight="1pt"/>
              </v:group>
            </w:pict>
          </mc:Fallback>
        </mc:AlternateContent>
      </w:r>
      <w:r>
        <w:rPr>
          <w:noProof/>
          <w:lang w:val="en-US"/>
        </w:rPr>
        <mc:AlternateContent>
          <mc:Choice Requires="wpg">
            <w:drawing>
              <wp:anchor distT="0" distB="0" distL="114300" distR="114300" simplePos="0" relativeHeight="251710464" behindDoc="0" locked="0" layoutInCell="1" allowOverlap="1" wp14:anchorId="3FC080F0" wp14:editId="571F542C">
                <wp:simplePos x="0" y="0"/>
                <wp:positionH relativeFrom="column">
                  <wp:posOffset>2291080</wp:posOffset>
                </wp:positionH>
                <wp:positionV relativeFrom="paragraph">
                  <wp:posOffset>110490</wp:posOffset>
                </wp:positionV>
                <wp:extent cx="551180" cy="523240"/>
                <wp:effectExtent l="0" t="0" r="20320" b="10160"/>
                <wp:wrapNone/>
                <wp:docPr id="443" name="组合 44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444" name="六边形 44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5" name="六边形 44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6" name="六边形 44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7" name="六边形 44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8" name="六边形 44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9" name="六边形 44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0" name="六边形 45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43" o:spid="_x0000_s1026" style="position:absolute;left:0;text-align:left;margin-left:180.4pt;margin-top:8.7pt;width:43.4pt;height:41.2pt;z-index:251710464"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">
                <v:shape id="六边形 44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SUq8UA&#10;AADcAAAADwAAAGRycy9kb3ducmV2LnhtbESPQWvCQBSE7wX/w/IEL6VulCXY1FVEKHiQgGkPHl+z&#10;zySYfRuyW5P++64geBxm5htmvR1tK27U+8axhsU8AUFcOtNwpeH76/NtBcIHZIOtY9LwRx62m8nL&#10;GjPjBj7RrQiViBD2GWqoQ+gyKX1Zk0U/dx1x9C6utxii7Ctpehwi3LZymSSptNhwXKixo31N5bX4&#10;tRoOxWt+fE/H4Sp3eZ4eg/o5L5TWs+m4+wARaAzP8KN9MBqUUn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lJSrxQAAANwAAAAPAAAAAAAAAAAAAAAAAJgCAABkcnMv&#10;ZG93bnJldi54bWxQSwUGAAAAAAQABAD1AAAAigMAAAAA&#10;" adj="4785" filled="f" strokecolor="#92d050" strokeweight="1pt"/>
                <v:shape id="六边形 44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gxMMUA&#10;AADcAAAADwAAAGRycy9kb3ducmV2LnhtbESPQWvCQBSE7wX/w/IEL0U3ljRodBURCh4k0OjB4zP7&#10;TILZtyG7mvjvu4VCj8PMfMOst4NpxJM6V1tWMJ9FIIgLq2suFZxPX9MFCOeRNTaWScGLHGw3o7c1&#10;ptr2/E3P3JciQNilqKDyvk2ldEVFBt3MtsTBu9nOoA+yK6XusA9w08iPKEqkwZrDQoUt7Ssq7vnD&#10;KDjk79lxmQz9Xe6yLDn6+HqZx0pNxsNuBcLT4P/Df+2DVhDHn/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DEwxQAAANwAAAAPAAAAAAAAAAAAAAAAAJgCAABkcnMv&#10;ZG93bnJldi54bWxQSwUGAAAAAAQABAD1AAAAigMAAAAA&#10;" adj="4785" filled="f" strokecolor="#92d050" strokeweight="1pt"/>
                <v:shape id="六边形 44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qvR8QA&#10;AADcAAAADwAAAGRycy9kb3ducmV2LnhtbESPQYvCMBSE78L+h/AW9iKaupSyVqPIguBBClYPe3w2&#10;b9ti81KaaOu/N4LgcZiZb5jlejCNuFHnassKZtMIBHFhdc2lgtNxO/kB4TyyxsYyKbiTg/XqY7TE&#10;VNueD3TLfSkChF2KCirv21RKV1Rk0E1tSxy8f9sZ9EF2pdQd9gFuGvkdRYk0WHNYqLCl34qKS341&#10;Cnb5ONvPk6G/yE2WJXsfn/9msVJfn8NmAcLT4N/hV3unFcRxAs8z4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4Kr0fEAAAA3AAAAA8AAAAAAAAAAAAAAAAAmAIAAGRycy9k&#10;b3ducmV2LnhtbFBLBQYAAAAABAAEAPUAAACJAwAAAAA=&#10;" adj="4785" filled="f" strokecolor="#92d050" strokeweight="1pt"/>
                <v:shape id="六边形 44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YK3MYA&#10;AADcAAAADwAAAGRycy9kb3ducmV2LnhtbESPQWvCQBSE7wX/w/IEL0U3SkjbmFVEKHiQQGMPPT6z&#10;r0lI9m3Ibk3677uC0OMwM98w2X4ynbjR4BrLCtarCARxaXXDlYLPy/vyFYTzyBo7y6Tglxzsd7On&#10;DFNtR/6gW+ErESDsUlRQe9+nUrqyJoNuZXvi4H3bwaAPcqikHnAMcNPJTRQl0mDDYaHGno41lW3x&#10;YxSciuf8/JZMYysPeZ6cfXz9WsdKLebTYQvC0+T/w4/2SSuI4xe4nwlHQO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UYK3MYAAADcAAAADwAAAAAAAAAAAAAAAACYAgAAZHJz&#10;L2Rvd25yZXYueG1sUEsFBgAAAAAEAAQA9QAAAIsDAAAAAA==&#10;" adj="4785" filled="f" strokecolor="#92d050" strokeweight="1pt"/>
                <v:shape id="六边形 44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mersIA&#10;AADcAAAADwAAAGRycy9kb3ducmV2LnhtbERPTYvCMBC9C/sfwix4EZsqpazVKLIgeJCCdQ8ex2Zs&#10;i82kNFlb//3msODx8b43u9G04km9aywrWEQxCOLS6oYrBT+Xw/wLhPPIGlvLpOBFDnbbj8kGM20H&#10;PtOz8JUIIewyVFB732VSurImgy6yHXHg7rY36APsK6l7HEK4aeUyjlNpsOHQUGNH3zWVj+LXKDgW&#10;s/y0SsfhIfd5np58crsuEqWmn+N+DcLT6N/if/dRK0iSsDa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2Z6uwgAAANwAAAAPAAAAAAAAAAAAAAAAAJgCAABkcnMvZG93&#10;bnJldi54bWxQSwUGAAAAAAQABAD1AAAAhwMAAAAA&#10;" adj="4785" filled="f" strokecolor="#92d050" strokeweight="1pt"/>
                <v:shape id="六边形 44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7NcUA&#10;AADcAAAADwAAAGRycy9kb3ducmV2LnhtbESPQYvCMBSE7wv+h/AEL4umSilajSLCggcpbPXg8dk8&#10;22LzUpqsrf/eLCzscZiZb5jNbjCNeFLnassK5rMIBHFhdc2lgsv5a7oE4TyyxsYyKXiRg9129LHB&#10;VNuev+mZ+1IECLsUFVTet6mUrqjIoJvZljh4d9sZ9EF2pdQd9gFuGrmIokQarDksVNjSoaLikf8Y&#10;Bcf8MzutkqF/yH2WJScf367zWKnJeNivQXga/H/4r33UCuJ4Bb9nwhGQ2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Ts1xQAAANwAAAAPAAAAAAAAAAAAAAAAAJgCAABkcnMv&#10;ZG93bnJldi54bWxQSwUGAAAAAAQABAD1AAAAigMAAAAA&#10;" adj="4785" filled="f" strokecolor="#92d050" strokeweight="1pt"/>
                <v:shape id="六边形 45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YEdcIA&#10;AADcAAAADwAAAGRycy9kb3ducmV2LnhtbERPTYvCMBC9C/sfwix4EU2VWtauUWRB8CAFq4c9js3Y&#10;FptJaaLt/vvNQfD4eN/r7WAa8aTO1ZYVzGcRCOLC6ppLBZfzfvoFwnlkjY1lUvBHDrabj9EaU217&#10;PtEz96UIIexSVFB536ZSuqIig25mW+LA3Wxn0AfYlVJ32Idw08hFFCXSYM2hocKWfioq7vnDKDjk&#10;k+y4Sob+LndZlhx9fP2dx0qNP4fdNwhPg3+LX+6DVhAvw/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dgR1wgAAANwAAAAPAAAAAAAAAAAAAAAAAJgCAABkcnMvZG93&#10;bnJldi54bWxQSwUGAAAAAAQABAD1AAAAhwMAAAAA&#10;" adj="4785" filled="f" strokecolor="#92d050" strokeweight="1pt"/>
              </v:group>
            </w:pict>
          </mc:Fallback>
        </mc:AlternateContent>
      </w:r>
    </w:p>
    <w:p w:rsidR="005C0370" w:rsidRDefault="005C0370" w:rsidP="005C0370">
      <w:r>
        <w:rPr>
          <w:noProof/>
          <w:lang w:val="en-US"/>
        </w:rPr>
        <mc:AlternateContent>
          <mc:Choice Requires="wpg">
            <w:drawing>
              <wp:anchor distT="0" distB="0" distL="114300" distR="114300" simplePos="0" relativeHeight="251735040" behindDoc="0" locked="0" layoutInCell="1" allowOverlap="1" wp14:anchorId="28617141" wp14:editId="3D429BE9">
                <wp:simplePos x="0" y="0"/>
                <wp:positionH relativeFrom="column">
                  <wp:posOffset>2815590</wp:posOffset>
                </wp:positionH>
                <wp:positionV relativeFrom="paragraph">
                  <wp:posOffset>2540</wp:posOffset>
                </wp:positionV>
                <wp:extent cx="551180" cy="523240"/>
                <wp:effectExtent l="0" t="0" r="20320" b="10160"/>
                <wp:wrapNone/>
                <wp:docPr id="643" name="组合 643"/>
                <wp:cNvGraphicFramePr/>
                <a:graphic xmlns:a="http://schemas.openxmlformats.org/drawingml/2006/main">
                  <a:graphicData uri="http://schemas.microsoft.com/office/word/2010/wordprocessingGroup">
                    <wpg:wgp>
                      <wpg:cNvGrpSpPr/>
                      <wpg:grpSpPr>
                        <a:xfrm>
                          <a:off x="0" y="0"/>
                          <a:ext cx="551180" cy="523240"/>
                          <a:chOff x="0" y="0"/>
                          <a:chExt cx="2205689" cy="2289384"/>
                        </a:xfrm>
                        <a:noFill/>
                      </wpg:grpSpPr>
                      <wps:wsp>
                        <wps:cNvPr id="644" name="六边形 644"/>
                        <wps:cNvSpPr/>
                        <wps:spPr>
                          <a:xfrm>
                            <a:off x="677075" y="767817"/>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5" name="六边形 645"/>
                        <wps:cNvSpPr/>
                        <wps:spPr>
                          <a:xfrm>
                            <a:off x="1347169" y="39088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6" name="六边形 646"/>
                        <wps:cNvSpPr/>
                        <wps:spPr>
                          <a:xfrm>
                            <a:off x="1347169" y="1151726"/>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7" name="六边形 647"/>
                        <wps:cNvSpPr/>
                        <wps:spPr>
                          <a:xfrm>
                            <a:off x="670095" y="1528654"/>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8" name="六边形 648"/>
                        <wps:cNvSpPr/>
                        <wps:spPr>
                          <a:xfrm>
                            <a:off x="0" y="1137765"/>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9" name="六边形 649"/>
                        <wps:cNvSpPr/>
                        <wps:spPr>
                          <a:xfrm>
                            <a:off x="677075" y="0"/>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0" name="六边形 650"/>
                        <wps:cNvSpPr/>
                        <wps:spPr>
                          <a:xfrm>
                            <a:off x="0" y="383909"/>
                            <a:ext cx="858520" cy="760730"/>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43" o:spid="_x0000_s1026" style="position:absolute;left:0;text-align:left;margin-left:221.7pt;margin-top:.2pt;width:43.4pt;height:41.2pt;z-index:251735040" coordsize="22056,228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">
                <v:shape id="六边形 644" o:spid="_x0000_s1027" type="#_x0000_t9" style="position:absolute;left:6770;top:7678;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D6SsQA&#10;AADcAAAADwAAAGRycy9kb3ducmV2LnhtbESPQYvCMBSE78L+h/AW9iKaupSyVqPIguBBClYPe3w2&#10;b9ti81KaaOu/N4LgcZiZb5jlejCNuFHnassKZtMIBHFhdc2lgtNxO/kB4TyyxsYyKbiTg/XqY7TE&#10;VNueD3TLfSkChF2KCirv21RKV1Rk0E1tSxy8f9sZ9EF2pdQd9gFuGvkdRYk0WHNYqLCl34qKS341&#10;Cnb5ONvPk6G/yE2WJXsfn/9msVJfn8NmAcLT4N/hV3unFSRxDM8z4QjI1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Q+krEAAAA3AAAAA8AAAAAAAAAAAAAAAAAmAIAAGRycy9k&#10;b3ducmV2LnhtbFBLBQYAAAAABAAEAPUAAACJAwAAAAA=&#10;" adj="4785" filled="f" strokecolor="#92d050" strokeweight="1pt"/>
                <v:shape id="六边形 645" o:spid="_x0000_s1028" type="#_x0000_t9" style="position:absolute;left:13471;top:3908;width:8585;height:7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xf0cUA&#10;AADcAAAADwAAAGRycy9kb3ducmV2LnhtbESPQWvCQBSE7wX/w/IEL0U3ljRodBURCh4k0OjB4zP7&#10;TILZtyG7mvjvu4VCj8PMfMOst4NpxJM6V1tWMJ9FIIgLq2suFZxPX9MFCOeRNTaWScGLHGw3o7c1&#10;ptr2/E3P3JciQNilqKDyvk2ldEVFBt3MtsTBu9nOoA+yK6XusA9w08iPKEqkwZrDQoUt7Ssq7vnD&#10;KDjk79lxmQz9Xe6yLDn6+HqZx0pNxsNuBcLT4P/Df+2DVpDEn/B7JhwB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HF/RxQAAANwAAAAPAAAAAAAAAAAAAAAAAJgCAABkcnMv&#10;ZG93bnJldi54bWxQSwUGAAAAAAQABAD1AAAAigMAAAAA&#10;" adj="4785" filled="f" strokecolor="#92d050" strokeweight="1pt"/>
                <v:shape id="六边形 646" o:spid="_x0000_s1029" type="#_x0000_t9" style="position:absolute;left:13471;top:1151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7BpsUA&#10;AADcAAAADwAAAGRycy9kb3ducmV2LnhtbESPQWvCQBSE7wX/w/IEL6VulLDY1FVEKHiQgGkPHl+z&#10;zySYfRuyW5P++64geBxm5htmvR1tK27U+8axhsU8AUFcOtNwpeH76/NtBcIHZIOtY9LwRx62m8nL&#10;GjPjBj7RrQiViBD2GWqoQ+gyKX1Zk0U/dx1x9C6utxii7Ctpehwi3LZymSRKWmw4LtTY0b6m8lr8&#10;Wg2H4jU/vqtxuMpdnqtjSH/Oi1Tr2XTcfYAINIZn+NE+GA0qVXA/E4+A3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sGmxQAAANwAAAAPAAAAAAAAAAAAAAAAAJgCAABkcnMv&#10;ZG93bnJldi54bWxQSwUGAAAAAAQABAD1AAAAigMAAAAA&#10;" adj="4785" filled="f" strokecolor="#92d050" strokeweight="1pt"/>
                <v:shape id="六边形 647" o:spid="_x0000_s1030" type="#_x0000_t9" style="position:absolute;left:6700;top:15286;width:8586;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JkPcYA&#10;AADcAAAADwAAAGRycy9kb3ducmV2LnhtbESPQWvCQBSE74X+h+UVvBTdKCG2aVaRQsGDBBo99PjM&#10;viYh2bchuzXx37uC0OMwM98w2XYynbjQ4BrLCpaLCARxaXXDlYLT8Wv+BsJ5ZI2dZVJwJQfbzfNT&#10;hqm2I3/TpfCVCBB2KSqove9TKV1Zk0G3sD1x8H7tYNAHOVRSDzgGuOnkKooSabDhsFBjT581lW3x&#10;ZxTsi9f88J5MYyt3eZ4cfHz+WcZKzV6m3QcIT5P/Dz/ae60giddwPxOOgN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JkPcYAAADcAAAADwAAAAAAAAAAAAAAAACYAgAAZHJz&#10;L2Rvd25yZXYueG1sUEsFBgAAAAAEAAQA9QAAAIsDAAAAAA==&#10;" adj="4785" filled="f" strokecolor="#92d050" strokeweight="1pt"/>
                <v:shape id="六边形 648" o:spid="_x0000_s1031" type="#_x0000_t9" style="position:absolute;top:11377;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3wT8IA&#10;AADcAAAADwAAAGRycy9kb3ducmV2LnhtbERPTYvCMBC9C/sfwix4EZsqpazVKLIgeJCCdQ8ex2Zs&#10;i82kNFlb//3msODx8b43u9G04km9aywrWEQxCOLS6oYrBT+Xw/wLhPPIGlvLpOBFDnbbj8kGM20H&#10;PtOz8JUIIewyVFB732VSurImgy6yHXHg7rY36APsK6l7HEK4aeUyjlNpsOHQUGNH3zWVj+LXKDgW&#10;s/y0SsfhIfd5np58crsuEqWmn+N+DcLT6N/if/dRK0iTsDacC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9HfBPwgAAANwAAAAPAAAAAAAAAAAAAAAAAJgCAABkcnMvZG93&#10;bnJldi54bWxQSwUGAAAAAAQABAD1AAAAhwMAAAAA&#10;" adj="4785" filled="f" strokecolor="#92d050" strokeweight="1pt"/>
                <v:shape id="六边形 649" o:spid="_x0000_s1032" type="#_x0000_t9" style="position:absolute;left:6770;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FV1MUA&#10;AADcAAAADwAAAGRycy9kb3ducmV2LnhtbESPQYvCMBSE74L/IbyFvciaupSi1SgiCB6kYPWwx2fz&#10;ti02L6WJtvvvN4LgcZiZb5jVZjCNeFDnassKZtMIBHFhdc2lgst5/zUH4TyyxsYyKfgjB5v1eLTC&#10;VNueT/TIfSkChF2KCirv21RKV1Rk0E1tSxy8X9sZ9EF2pdQd9gFuGvkdRYk0WHNYqLClXUXFLb8b&#10;BYd8kh0XydDf5DbLkqOPrz+zWKnPj2G7BOFp8O/wq33QCpJ4Ac8z4QjI9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UVXUxQAAANwAAAAPAAAAAAAAAAAAAAAAAJgCAABkcnMv&#10;ZG93bnJldi54bWxQSwUGAAAAAAQABAD1AAAAigMAAAAA&#10;" adj="4785" filled="f" strokecolor="#92d050" strokeweight="1pt"/>
                <v:shape id="六边形 650" o:spid="_x0000_s1033" type="#_x0000_t9" style="position:absolute;top:3839;width:8585;height:7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JqlMIA&#10;AADcAAAADwAAAGRycy9kb3ducmV2LnhtbERPTYvCMBC9C/sfwix4EZsqWtauUWRB8CAFq4c9js3Y&#10;FptJaaLt/vvNQfD4eN/r7WAa8aTO1ZYVzKIYBHFhdc2lgst5P/0C4TyyxsYyKfgjB9vNx2iNqbY9&#10;n+iZ+1KEEHYpKqi8b1MpXVGRQRfZljhwN9sZ9AF2pdQd9iHcNHIex4k0WHNoqLCln4qKe/4wCg75&#10;JDuukqG/y12WJUe/uP7OFkqNP4fdNwhPg3+LX+6DVpAsw/xwJhwBuf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smqUwgAAANwAAAAPAAAAAAAAAAAAAAAAAJgCAABkcnMvZG93&#10;bnJldi54bWxQSwUGAAAAAAQABAD1AAAAhwMAAAAA&#10;" adj="4785" filled="f" strokecolor="#92d050" strokeweight="1pt"/>
              </v:group>
            </w:pict>
          </mc:Fallback>
        </mc:AlternateContent>
      </w:r>
    </w:p>
    <w:p w:rsidR="005C0370" w:rsidRDefault="005C0370" w:rsidP="005C0370"/>
    <w:p w:rsidR="005C0370" w:rsidRDefault="005C0370" w:rsidP="005C0370"/>
    <w:p w:rsidR="004B3D61" w:rsidRDefault="004B3D61" w:rsidP="00AB249A">
      <w:pPr>
        <w:pStyle w:val="TAH"/>
        <w:keepNext w:val="0"/>
        <w:rPr>
          <w:rFonts w:eastAsiaTheme="minorEastAsia"/>
          <w:lang w:eastAsia="zh-CN"/>
        </w:rPr>
      </w:pPr>
      <w:r w:rsidRPr="004B3D61">
        <w:rPr>
          <w:rFonts w:eastAsia="Calibri" w:hint="eastAsia"/>
        </w:rPr>
        <w:t xml:space="preserve">Figure </w:t>
      </w:r>
      <w:r w:rsidR="00AB249A">
        <w:rPr>
          <w:rFonts w:eastAsiaTheme="minorEastAsia" w:hint="eastAsia"/>
          <w:lang w:eastAsia="zh-CN"/>
        </w:rPr>
        <w:t>2.2-</w:t>
      </w:r>
      <w:r w:rsidRPr="004B3D61">
        <w:rPr>
          <w:rFonts w:eastAsia="Calibri" w:hint="eastAsia"/>
        </w:rPr>
        <w:t>1 layout for coexistence between NTN and TN system</w:t>
      </w:r>
    </w:p>
    <w:p w:rsidR="005C0370" w:rsidRDefault="005C0370" w:rsidP="00AB249A">
      <w:pPr>
        <w:spacing w:before="0" w:after="120"/>
        <w:jc w:val="left"/>
        <w:rPr>
          <w:sz w:val="20"/>
        </w:rPr>
      </w:pPr>
    </w:p>
    <w:p w:rsidR="005C0370" w:rsidRDefault="00FA0F64" w:rsidP="00AB249A">
      <w:pPr>
        <w:spacing w:before="0" w:after="120"/>
        <w:jc w:val="left"/>
        <w:rPr>
          <w:sz w:val="20"/>
        </w:rPr>
      </w:pPr>
      <w:r>
        <w:rPr>
          <w:noProof/>
          <w:sz w:val="20"/>
          <w:lang w:val="en-US"/>
        </w:rPr>
        <mc:AlternateContent>
          <mc:Choice Requires="wpg">
            <w:drawing>
              <wp:anchor distT="0" distB="0" distL="114300" distR="114300" simplePos="0" relativeHeight="251742208" behindDoc="0" locked="0" layoutInCell="1" allowOverlap="1" wp14:anchorId="3BE37EF3" wp14:editId="218A0326">
                <wp:simplePos x="0" y="0"/>
                <wp:positionH relativeFrom="column">
                  <wp:posOffset>1320160</wp:posOffset>
                </wp:positionH>
                <wp:positionV relativeFrom="paragraph">
                  <wp:posOffset>11430</wp:posOffset>
                </wp:positionV>
                <wp:extent cx="3423285" cy="3370580"/>
                <wp:effectExtent l="0" t="0" r="24765" b="20320"/>
                <wp:wrapNone/>
                <wp:docPr id="46" name="组合 46"/>
                <wp:cNvGraphicFramePr/>
                <a:graphic xmlns:a="http://schemas.openxmlformats.org/drawingml/2006/main">
                  <a:graphicData uri="http://schemas.microsoft.com/office/word/2010/wordprocessingGroup">
                    <wpg:wgp>
                      <wpg:cNvGrpSpPr/>
                      <wpg:grpSpPr>
                        <a:xfrm>
                          <a:off x="0" y="0"/>
                          <a:ext cx="3423285" cy="3370580"/>
                          <a:chOff x="0" y="0"/>
                          <a:chExt cx="4441923" cy="4633963"/>
                        </a:xfrm>
                      </wpg:grpSpPr>
                      <wps:wsp>
                        <wps:cNvPr id="47" name="六边形 47"/>
                        <wps:cNvSpPr/>
                        <wps:spPr>
                          <a:xfrm>
                            <a:off x="1360967" y="1552353"/>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六边形 48"/>
                        <wps:cNvSpPr/>
                        <wps:spPr>
                          <a:xfrm>
                            <a:off x="2711302" y="786809"/>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六边形 49"/>
                        <wps:cNvSpPr/>
                        <wps:spPr>
                          <a:xfrm>
                            <a:off x="2711302" y="2328530"/>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六边形 50"/>
                        <wps:cNvSpPr/>
                        <wps:spPr>
                          <a:xfrm>
                            <a:off x="1350335" y="3094074"/>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六边形 51"/>
                        <wps:cNvSpPr/>
                        <wps:spPr>
                          <a:xfrm>
                            <a:off x="0" y="2307265"/>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六边形 52"/>
                        <wps:cNvSpPr/>
                        <wps:spPr>
                          <a:xfrm>
                            <a:off x="1360967" y="0"/>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六边形 53"/>
                        <wps:cNvSpPr/>
                        <wps:spPr>
                          <a:xfrm>
                            <a:off x="0" y="776176"/>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46" o:spid="_x0000_s1026" style="position:absolute;left:0;text-align:left;margin-left:103.95pt;margin-top:.9pt;width:269.55pt;height:265.4pt;z-index:251742208"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">
                <v:shape id="六边形 47"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snnMUA&#10;AADbAAAADwAAAGRycy9kb3ducmV2LnhtbESPQWsCMRSE70L/Q3gFb5rtIlVXo7QVpdBeuhXE22Pz&#10;3A1uXpYk6ra/vikUehxm5htmue5tK67kg3Gs4GGcgSCunDZcK9h/bkczECEia2wdk4IvCrBe3Q2W&#10;WGh34w+6lrEWCcKhQAVNjF0hZagashjGriNO3sl5izFJX0vt8ZbgtpV5lj1Ki4bTQoMdvTRUncuL&#10;VWDLfJoZXx+79/3uzcxn3/nzYaPU8L5/WoCI1Mf/8F/7VSuYTOH3S/o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KyecxQAAANsAAAAPAAAAAAAAAAAAAAAAAJgCAABkcnMv&#10;ZG93bnJldi54bWxQSwUGAAAAAAQABAD1AAAAigMAAAAA&#10;" adj="4805" fillcolor="#4f81bd [3204]" strokecolor="#002060" strokeweight="1pt"/>
                <v:shape id="六边形 48"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Sz7sIA&#10;AADbAAAADwAAAGRycy9kb3ducmV2LnhtbERPz2vCMBS+D/Y/hDfwNtMVca4aZVMUYbusE8Tbo3m2&#10;Yc1LSaJW/3pzGOz48f2eLXrbijP5YBwreBlmIIgrpw3XCnY/6+cJiBCRNbaOScGVAizmjw8zLLS7&#10;8Dedy1iLFMKhQAVNjF0hZagashiGriNO3NF5izFBX0vt8ZLCbSvzLBtLi4ZTQ4MdLRuqfsuTVWDL&#10;/DUzvj50X7vNp3mb3PKP/UqpwVP/PgURqY//4j/3VisYpbH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tLPuwgAAANsAAAAPAAAAAAAAAAAAAAAAAJgCAABkcnMvZG93&#10;bnJldi54bWxQSwUGAAAAAAQABAD1AAAAhwMAAAAA&#10;" adj="4805" fillcolor="#4f81bd [3204]" strokecolor="#002060" strokeweight="1pt"/>
                <v:shape id="六边形 49"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WdcUA&#10;AADbAAAADwAAAGRycy9kb3ducmV2LnhtbESPQWsCMRSE7wX/Q3hCbzXbpVRdjdIqFqG9uAqlt8fm&#10;uRu6eVmSqNv+elMQehxm5htmvuxtK87kg3Gs4HGUgSCunDZcKzjsNw8TECEia2wdk4IfCrBcDO7m&#10;WGh34R2dy1iLBOFQoIImxq6QMlQNWQwj1xEn7+i8xZikr6X2eElw28o8y56lRcNpocGOVg1V3+XJ&#10;KrBlPs6Mr7+6j8Pbu5lOfvPXz7VS98P+ZQYiUh//w7f2Vit4msLfl/Q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BZ1xQAAANsAAAAPAAAAAAAAAAAAAAAAAJgCAABkcnMv&#10;ZG93bnJldi54bWxQSwUGAAAAAAQABAD1AAAAigMAAAAA&#10;" adj="4805" fillcolor="#4f81bd [3204]" strokecolor="#002060" strokeweight="1pt"/>
                <v:shape id="六边形 50"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spNcIA&#10;AADbAAAADwAAAGRycy9kb3ducmV2LnhtbERPz2vCMBS+D/Y/hDfwNtMVdK4aZVMUYbusE8Tbo3m2&#10;Yc1LSaJW/3pzGOz48f2eLXrbijP5YBwreBlmIIgrpw3XCnY/6+cJiBCRNbaOScGVAizmjw8zLLS7&#10;8Dedy1iLFMKhQAVNjF0hZagashiGriNO3NF5izFBX0vt8ZLCbSvzLBtLi4ZTQ4MdLRuqfsuTVWDL&#10;/DUzvj50X7vNp3mb3PKP/UqpwVP/PgURqY//4j/3VisYpfX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Gyk1wgAAANsAAAAPAAAAAAAAAAAAAAAAAJgCAABkcnMvZG93&#10;bnJldi54bWxQSwUGAAAAAAQABAD1AAAAhwMAAAAA&#10;" adj="4805" fillcolor="#4f81bd [3204]" strokecolor="#002060" strokeweight="1pt"/>
                <v:shape id="六边形 51"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eMrsYA&#10;AADbAAAADwAAAGRycy9kb3ducmV2LnhtbESPT2sCMRTE74V+h/AKvdWsC612NYp/sAjtxVUo3h6b&#10;193QzcuSRN3205uC0OMwM79hpvPetuJMPhjHCoaDDARx5bThWsFhv3kagwgRWWPrmBT8UID57P5u&#10;ioV2F97RuYy1SBAOBSpoYuwKKUPVkMUwcB1x8r6ctxiT9LXUHi8JbluZZ9mLtGg4LTTY0aqh6rs8&#10;WQW2zEeZ8fWx+zi8vZvX8W++/Fwr9fjQLyYgIvXxP3xrb7WC5yH8fU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eMrsYAAADbAAAADwAAAAAAAAAAAAAAAACYAgAAZHJz&#10;L2Rvd25yZXYueG1sUEsFBgAAAAAEAAQA9QAAAIsDAAAAAA==&#10;" adj="4805" fillcolor="#4f81bd [3204]" strokecolor="#002060" strokeweight="1pt"/>
                <v:shape id="六边形 52"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US2cYA&#10;AADbAAAADwAAAGRycy9kb3ducmV2LnhtbESPT2sCMRTE74V+h/AK3mq2C7Z2axT/0CLUi1tBvD02&#10;r7uhm5clSXX105tCweMwM79hJrPetuJIPhjHCp6GGQjiymnDtYLd1/vjGESIyBpbx6TgTAFm0/u7&#10;CRbanXhLxzLWIkE4FKigibErpAxVQxbD0HXEyft23mJM0tdSezwluG1lnmXP0qLhtNBgR8uGqp/y&#10;1yqwZf6SGV8fus3u49O8ji/5Yr9SavDQz99AROrjLfzfXmsFoxz+vq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IUS2cYAAADbAAAADwAAAAAAAAAAAAAAAACYAgAAZHJz&#10;L2Rvd25yZXYueG1sUEsFBgAAAAAEAAQA9QAAAIsDAAAAAA==&#10;" adj="4805" fillcolor="#4f81bd [3204]" strokecolor="#002060" strokeweight="1pt"/>
                <v:shape id="六边形 53"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m3QsYA&#10;AADbAAAADwAAAGRycy9kb3ducmV2LnhtbESPT0sDMRTE74LfITzBm826pbauTUv/0CLopWuh9PbY&#10;PHeDm5clie22n94IgsdhZn7DTOe9bcWJfDCOFTwOMhDEldOGawX7j83DBESIyBpbx6TgQgHms9ub&#10;KRbanXlHpzLWIkE4FKigibErpAxVQxbDwHXEyft03mJM0tdSezwnuG1lnmVP0qLhtNBgR6uGqq/y&#10;2yqwZT7OjK+P3ft++2aeJ9d8eVgrdX/XL15AROrjf/iv/aoVjIbw+yX9AD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8m3QsYAAADbAAAADwAAAAAAAAAAAAAAAACYAgAAZHJz&#10;L2Rvd25yZXYueG1sUEsFBgAAAAAEAAQA9QAAAIsDAAAAAA==&#10;" adj="4805" fillcolor="#4f81bd [3204]" strokecolor="#002060" strokeweight="1pt"/>
              </v:group>
            </w:pict>
          </mc:Fallback>
        </mc:AlternateContent>
      </w:r>
      <w:r>
        <w:rPr>
          <w:noProof/>
          <w:sz w:val="20"/>
          <w:lang w:val="en-US"/>
        </w:rPr>
        <mc:AlternateContent>
          <mc:Choice Requires="wpg">
            <w:drawing>
              <wp:anchor distT="0" distB="0" distL="114300" distR="114300" simplePos="0" relativeHeight="251743232" behindDoc="0" locked="0" layoutInCell="1" allowOverlap="1" wp14:anchorId="4744319D" wp14:editId="1E303EBC">
                <wp:simplePos x="0" y="0"/>
                <wp:positionH relativeFrom="column">
                  <wp:posOffset>1351920</wp:posOffset>
                </wp:positionH>
                <wp:positionV relativeFrom="paragraph">
                  <wp:posOffset>19050</wp:posOffset>
                </wp:positionV>
                <wp:extent cx="3423285" cy="3369945"/>
                <wp:effectExtent l="0" t="0" r="24765" b="20955"/>
                <wp:wrapNone/>
                <wp:docPr id="54" name="组合 54"/>
                <wp:cNvGraphicFramePr/>
                <a:graphic xmlns:a="http://schemas.openxmlformats.org/drawingml/2006/main">
                  <a:graphicData uri="http://schemas.microsoft.com/office/word/2010/wordprocessingGroup">
                    <wpg:wgp>
                      <wpg:cNvGrpSpPr/>
                      <wpg:grpSpPr>
                        <a:xfrm>
                          <a:off x="0" y="0"/>
                          <a:ext cx="3423285" cy="3369945"/>
                          <a:chOff x="0" y="0"/>
                          <a:chExt cx="4441923" cy="4633963"/>
                        </a:xfrm>
                        <a:solidFill>
                          <a:srgbClr val="00B050">
                            <a:alpha val="50000"/>
                          </a:srgbClr>
                        </a:solidFill>
                      </wpg:grpSpPr>
                      <wps:wsp>
                        <wps:cNvPr id="55" name="六边形 55"/>
                        <wps:cNvSpPr/>
                        <wps:spPr>
                          <a:xfrm>
                            <a:off x="1360967" y="1552353"/>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六边形 56"/>
                        <wps:cNvSpPr/>
                        <wps:spPr>
                          <a:xfrm>
                            <a:off x="2711302" y="786809"/>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六边形 57"/>
                        <wps:cNvSpPr/>
                        <wps:spPr>
                          <a:xfrm>
                            <a:off x="2711302" y="232853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六边形 58"/>
                        <wps:cNvSpPr/>
                        <wps:spPr>
                          <a:xfrm>
                            <a:off x="1350335" y="3094074"/>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六边形 59"/>
                        <wps:cNvSpPr/>
                        <wps:spPr>
                          <a:xfrm>
                            <a:off x="0" y="2307265"/>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六边形 60"/>
                        <wps:cNvSpPr/>
                        <wps:spPr>
                          <a:xfrm>
                            <a:off x="1360967" y="0"/>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六边形 61"/>
                        <wps:cNvSpPr/>
                        <wps:spPr>
                          <a:xfrm>
                            <a:off x="0" y="776176"/>
                            <a:ext cx="1730621" cy="1539889"/>
                          </a:xfrm>
                          <a:prstGeom prst="hexagon">
                            <a:avLst/>
                          </a:prstGeom>
                          <a:grpFill/>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54" o:spid="_x0000_s1026" style="position:absolute;left:0;text-align:left;margin-left:106.45pt;margin-top:1.5pt;width:269.55pt;height:265.35pt;z-index:251743232"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">
                <v:shape id="六边形 55"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5SmMMA&#10;AADbAAAADwAAAGRycy9kb3ducmV2LnhtbESPT4vCMBTE74LfITzBm6YK6lqNogsuu3jy3/3RPNtq&#10;89Jtoq376Y0g7HGYmd8w82VjCnGnyuWWFQz6EQjixOqcUwXHw6b3AcJ5ZI2FZVLwIAfLRbs1x1jb&#10;mnd03/tUBAi7GBVk3pexlC7JyKDr25I4eGdbGfRBVqnUFdYBbgo5jKKxNJhzWMiwpM+Mkuv+ZhT8&#10;/kzz7e34R6dJ4teTor6YL31RqttpVjMQnhr/H363v7WC0Qhe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5SmMMAAADbAAAADwAAAAAAAAAAAAAAAACYAgAAZHJzL2Rv&#10;d25yZXYueG1sUEsFBgAAAAAEAAQA9QAAAIgDAAAAAA==&#10;" adj="4805" filled="f" strokecolor="#002060" strokeweight="1pt"/>
                <v:shape id="六边形 56"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zM78MA&#10;AADbAAAADwAAAGRycy9kb3ducmV2LnhtbESPS4vCQBCE74L/YWhhbzpxwVd0FHfBRfHk695k2iSa&#10;6clmRhP99TsLgseiqr6iZovGFOJOlcstK+j3IhDEidU5pwqOh1V3DMJ5ZI2FZVLwIAeLebs1w1jb&#10;mnd03/tUBAi7GBVk3pexlC7JyKDr2ZI4eGdbGfRBVqnUFdYBbgr5GUVDaTDnsJBhSd8ZJdf9zSj4&#10;3Uzy7e34pNMo8V+jor6YH31R6qPTLKcgPDX+HX6111rBYAj/X8IPk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zM78MAAADbAAAADwAAAAAAAAAAAAAAAACYAgAAZHJzL2Rv&#10;d25yZXYueG1sUEsFBgAAAAAEAAQA9QAAAIgDAAAAAA==&#10;" adj="4805" filled="f" strokecolor="#002060" strokeweight="1pt"/>
                <v:shape id="六边形 57"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BpdMQA&#10;AADbAAAADwAAAGRycy9kb3ducmV2LnhtbESPW2vCQBSE3wv+h+UIfWs2Fmo0uhEtVCx9qpf3Q/aY&#10;i9mzaXY1sb++Wyj0cZiZb5jlajCNuFHnKssKJlEMgji3uuJCwfHw9jQD4TyyxsYyKbiTg1U2elhi&#10;qm3Pn3Tb+0IECLsUFZTet6mULi/JoItsSxy8s+0M+iC7QuoO+wA3jXyO46k0WHFYKLGl15Lyy/5q&#10;FHy9z6uP6/GbTknuN0nT12ara6Uex8N6AcLT4P/Df+2dVvCSwO+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swaXTEAAAA2wAAAA8AAAAAAAAAAAAAAAAAmAIAAGRycy9k&#10;b3ducmV2LnhtbFBLBQYAAAAABAAEAPUAAACJAwAAAAA=&#10;" adj="4805" filled="f" strokecolor="#002060" strokeweight="1pt"/>
                <v:shape id="六边形 58"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BsEA&#10;AADbAAAADwAAAGRycy9kb3ducmV2LnhtbERPyW7CMBC9V+o/WFOJW3GKBJQQg1okqqKeSOE+iocs&#10;jcchdhb4+vpQqcentyfb0dSip9aVlhW8TCMQxJnVJecKTt/751cQziNrrC2Tghs52G4eHxKMtR34&#10;SH3qcxFC2MWooPC+iaV0WUEG3dQ2xIG72NagD7DNpW5xCOGmlrMoWkiDJYeGAhvaFZT9pJ1RcD2s&#10;yq/udKfzMvPvy3qozIeulJo8jW9rEJ5G/y/+c39qBfMwNnwJP0B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v/QbBAAAA2wAAAA8AAAAAAAAAAAAAAAAAmAIAAGRycy9kb3du&#10;cmV2LnhtbFBLBQYAAAAABAAEAPUAAACGAwAAAAA=&#10;" adj="4805" filled="f" strokecolor="#002060" strokeweight="1pt"/>
                <v:shape id="六边形 59"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NYncMA&#10;AADbAAAADwAAAGRycy9kb3ducmV2LnhtbESPT4vCMBTE74LfITzBm6YuuK7VKLuConjy3/3RPNtq&#10;89Jtou366Y0g7HGYmd8w03ljCnGnyuWWFQz6EQjixOqcUwXHw7L3BcJ5ZI2FZVLwRw7ms3ZrirG2&#10;Ne/ovvepCBB2MSrIvC9jKV2SkUHXtyVx8M62MuiDrFKpK6wD3BTyI4o+pcGcw0KGJS0ySq77m1Hw&#10;uxnn29vxQadR4n9GRX0xK31RqttpvicgPDX+P/xur7WC4RheX8IPkL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eNYncMAAADbAAAADwAAAAAAAAAAAAAAAACYAgAAZHJzL2Rv&#10;d25yZXYueG1sUEsFBgAAAAAEAAQA9QAAAIgDAAAAAA==&#10;" adj="4805" filled="f" strokecolor="#002060" strokeweight="1pt"/>
                <v:shape id="六边形 60"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U7vcAA&#10;AADbAAAADwAAAGRycy9kb3ducmV2LnhtbERPyW7CMBC9I/EP1iBxA4ceWNI4CCqBqDix9D6Kp0lo&#10;PA6xISlfjw9IHJ/eniw7U4k7Na60rGAyjkAQZ1aXnCs4nzajOQjnkTVWlknBPzlYpv1egrG2LR/o&#10;fvS5CCHsYlRQeF/HUrqsIINubGviwP3axqAPsMmlbrAN4aaSH1E0lQZLDg0F1vRVUPZ3vBkF1+9F&#10;ub+dH/Qzy/x6VrUXs9UXpYaDbvUJwlPn3+KXe6cVTMP68CX8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rU7vcAAAADbAAAADwAAAAAAAAAAAAAAAACYAgAAZHJzL2Rvd25y&#10;ZXYueG1sUEsFBgAAAAAEAAQA9QAAAIUDAAAAAA==&#10;" adj="4805" filled="f" strokecolor="#002060" strokeweight="1pt"/>
                <v:shape id="六边形 61"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eJsIA&#10;AADbAAAADwAAAGRycy9kb3ducmV2LnhtbESPT4vCMBTE74LfITzBm6buQddqFBVWXDz57/5onm21&#10;ealNtHU/vREWPA4z8xtmOm9MIR5UudyygkE/AkGcWJ1zquB4+Ol9g3AeWWNhmRQ8ycF81m5NMda2&#10;5h099j4VAcIuRgWZ92UspUsyMuj6tiQO3tlWBn2QVSp1hXWAm0J+RdFQGsw5LGRY0iqj5Lq/GwW3&#10;33G+vR//6DRK/HJU1Bez1helup1mMQHhqfGf8H97oxUMB/D+En6An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Z4mwgAAANsAAAAPAAAAAAAAAAAAAAAAAJgCAABkcnMvZG93&#10;bnJldi54bWxQSwUGAAAAAAQABAD1AAAAhwMAAAAA&#10;" adj="4805" filled="f" strokecolor="#002060" strokeweight="1pt"/>
              </v:group>
            </w:pict>
          </mc:Fallback>
        </mc:AlternateContent>
      </w: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rFonts w:hint="eastAsia"/>
          <w:sz w:val="20"/>
        </w:rPr>
      </w:pPr>
    </w:p>
    <w:p w:rsidR="00FA0F64" w:rsidRPr="00FA0F64" w:rsidRDefault="00FA0F64" w:rsidP="00AB249A">
      <w:pPr>
        <w:spacing w:before="0" w:after="120"/>
        <w:jc w:val="left"/>
        <w:rPr>
          <w:sz w:val="20"/>
        </w:rPr>
      </w:pPr>
    </w:p>
    <w:p w:rsidR="004B3D61" w:rsidRPr="006D1DCF" w:rsidRDefault="004B3D61" w:rsidP="00AB249A">
      <w:pPr>
        <w:pStyle w:val="TAH"/>
        <w:keepNext w:val="0"/>
        <w:rPr>
          <w:rFonts w:eastAsiaTheme="minorEastAsia"/>
          <w:lang w:eastAsia="zh-CN"/>
        </w:rPr>
      </w:pPr>
      <w:r w:rsidRPr="00AB249A">
        <w:rPr>
          <w:rFonts w:eastAsia="Calibri" w:hint="eastAsia"/>
        </w:rPr>
        <w:t>Figure 2.2-</w:t>
      </w:r>
      <w:proofErr w:type="gramStart"/>
      <w:r w:rsidRPr="00AB249A">
        <w:rPr>
          <w:rFonts w:eastAsia="Calibri" w:hint="eastAsia"/>
        </w:rPr>
        <w:t>2  layout</w:t>
      </w:r>
      <w:proofErr w:type="gramEnd"/>
      <w:r w:rsidRPr="00AB249A">
        <w:rPr>
          <w:rFonts w:eastAsia="Calibri" w:hint="eastAsia"/>
        </w:rPr>
        <w:t xml:space="preserve"> for coexistence between NTN systems</w:t>
      </w:r>
      <w:r w:rsidR="006D1DCF">
        <w:rPr>
          <w:rFonts w:eastAsiaTheme="minorEastAsia" w:hint="eastAsia"/>
          <w:lang w:eastAsia="zh-CN"/>
        </w:rPr>
        <w:t xml:space="preserve"> </w:t>
      </w:r>
    </w:p>
    <w:p w:rsidR="00AB249A" w:rsidRDefault="005C0370" w:rsidP="00AB249A">
      <w:pPr>
        <w:spacing w:before="0" w:after="120"/>
        <w:jc w:val="left"/>
        <w:rPr>
          <w:sz w:val="20"/>
        </w:rPr>
      </w:pPr>
      <w:r>
        <w:rPr>
          <w:rFonts w:hint="eastAsia"/>
          <w:noProof/>
          <w:sz w:val="20"/>
          <w:lang w:val="en-US"/>
        </w:rPr>
        <w:lastRenderedPageBreak/>
        <mc:AlternateContent>
          <mc:Choice Requires="wpg">
            <w:drawing>
              <wp:anchor distT="0" distB="0" distL="114300" distR="114300" simplePos="0" relativeHeight="251753472" behindDoc="0" locked="0" layoutInCell="1" allowOverlap="1" wp14:anchorId="03506DE0" wp14:editId="3F93E44C">
                <wp:simplePos x="0" y="0"/>
                <wp:positionH relativeFrom="column">
                  <wp:posOffset>2776220</wp:posOffset>
                </wp:positionH>
                <wp:positionV relativeFrom="paragraph">
                  <wp:posOffset>-71120</wp:posOffset>
                </wp:positionV>
                <wp:extent cx="1489710" cy="1426210"/>
                <wp:effectExtent l="0" t="0" r="15240" b="21590"/>
                <wp:wrapNone/>
                <wp:docPr id="717" name="组合 717"/>
                <wp:cNvGraphicFramePr/>
                <a:graphic xmlns:a="http://schemas.openxmlformats.org/drawingml/2006/main">
                  <a:graphicData uri="http://schemas.microsoft.com/office/word/2010/wordprocessingGroup">
                    <wpg:wgp>
                      <wpg:cNvGrpSpPr/>
                      <wpg:grpSpPr>
                        <a:xfrm>
                          <a:off x="0" y="0"/>
                          <a:ext cx="1489710" cy="1426210"/>
                          <a:chOff x="0" y="0"/>
                          <a:chExt cx="4441923" cy="4633963"/>
                        </a:xfrm>
                        <a:noFill/>
                      </wpg:grpSpPr>
                      <wps:wsp>
                        <wps:cNvPr id="718" name="六边形 718"/>
                        <wps:cNvSpPr/>
                        <wps:spPr>
                          <a:xfrm>
                            <a:off x="1360967" y="1552353"/>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9" name="六边形 719"/>
                        <wps:cNvSpPr/>
                        <wps:spPr>
                          <a:xfrm>
                            <a:off x="2711302" y="786809"/>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0" name="六边形 720"/>
                        <wps:cNvSpPr/>
                        <wps:spPr>
                          <a:xfrm>
                            <a:off x="2711302" y="232853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1" name="六边形 721"/>
                        <wps:cNvSpPr/>
                        <wps:spPr>
                          <a:xfrm>
                            <a:off x="1350335" y="3094074"/>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2" name="六边形 722"/>
                        <wps:cNvSpPr/>
                        <wps:spPr>
                          <a:xfrm>
                            <a:off x="0" y="2307265"/>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3" name="六边形 723"/>
                        <wps:cNvSpPr/>
                        <wps:spPr>
                          <a:xfrm>
                            <a:off x="1360967" y="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4" name="六边形 724"/>
                        <wps:cNvSpPr/>
                        <wps:spPr>
                          <a:xfrm>
                            <a:off x="0" y="776176"/>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717" o:spid="_x0000_s1026" style="position:absolute;left:0;text-align:left;margin-left:218.6pt;margin-top:-5.6pt;width:117.3pt;height:112.3pt;z-index:251753472"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718"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HH78A&#10;AADcAAAADwAAAGRycy9kb3ducmV2LnhtbERPS4vCMBC+L/gfwgh7W1M9qHSNIoIg7MkXeBya2bba&#10;TGoyq11/vTkIHj++92zRuUbdKMTas4HhIANFXHhbc2ngsF9/TUFFQbbYeCYD/xRhMe99zDC3/s5b&#10;uu2kVCmEY44GKpE21zoWFTmMA98SJ+7XB4eSYCi1DXhP4a7Roywba4c1p4YKW1pVVFx2f87A8XSI&#10;VyFfZ49z2PzgUrQ9iTGf/W75DUqok7f45d5YA5NhWpvOpCO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L4IcfvwAAANwAAAAPAAAAAAAAAAAAAAAAAJgCAABkcnMvZG93bnJl&#10;di54bWxQSwUGAAAAAAQABAD1AAAAhAMAAAAA&#10;" adj="4805" filled="f" strokecolor="#00b050" strokeweight="1pt"/>
                <v:shape id="六边形 719"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ihMIA&#10;AADcAAAADwAAAGRycy9kb3ducmV2LnhtbESPQWsCMRSE7wX/Q3hCbzVrD21djSJCQfCkVfD42Dx3&#10;Vzcva/LU1V9vCoUeh5n5hpnMOteoK4VYezYwHGSgiAtvay4NbH++375ARUG22HgmA3eKMJv2XiaY&#10;W3/jNV03UqoE4ZijgUqkzbWORUUO48C3xMk7+OBQkgyltgFvCe4a/Z5lH9phzWmhwpYWFRWnzcUZ&#10;2O238Szk6+xxDMsVzkXbvRjz2u/mY1BCnfyH/9pLa+BzOILfM+kI6O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CKEwgAAANwAAAAPAAAAAAAAAAAAAAAAAJgCAABkcnMvZG93&#10;bnJldi54bWxQSwUGAAAAAAQABAD1AAAAhwMAAAAA&#10;" adj="4805" filled="f" strokecolor="#00b050" strokeweight="1pt"/>
                <v:shape id="六边形 720"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BpMAA&#10;AADcAAAADwAAAGRycy9kb3ducmV2LnhtbERPTWvCQBC9F/wPywi91Y0e2pK6hiAIQk9NU/A4ZKdJ&#10;NDsbd6ea9td3D4LHx/teF5Mb1IVC7D0bWC4yUMSNtz23BurP3dMrqCjIFgfPZOCXIhSb2cMac+uv&#10;/EGXSlqVQjjmaKATGXOtY9ORw7jwI3Hivn1wKAmGVtuA1xTuBr3KsmftsOfU0OFI246aU/XjDHwd&#10;6ngW8n32dwz7dyxF24MY8zifyjdQQpPcxTf33hp4WaX56Uw6Anrz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pBpMAAAADcAAAADwAAAAAAAAAAAAAAAACYAgAAZHJzL2Rvd25y&#10;ZXYueG1sUEsFBgAAAAAEAAQA9QAAAIUDAAAAAA==&#10;" adj="4805" filled="f" strokecolor="#00b050" strokeweight="1pt"/>
                <v:shape id="六边形 721"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bkP8IA&#10;AADcAAAADwAAAGRycy9kb3ducmV2LnhtbESPQWsCMRSE70L/Q3iCN83qQcvWKCIIgietBY+Pzevu&#10;tpuXbfLU1V/fCILHYWa+YebLzjXqQiHWng2MRxko4sLbmksDx8/N8B1UFGSLjWcycKMIy8Vbb465&#10;9Vfe0+UgpUoQjjkaqETaXOtYVOQwjnxLnLxvHxxKkqHUNuA1wV2jJ1k21Q5rTgsVtrSuqPg9nJ2B&#10;r9Mx/gn5Orv/hO0OV6LtSYwZ9LvVByihTl7hZ3trDcwmY3icSUdA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tuQ/wgAAANwAAAAPAAAAAAAAAAAAAAAAAJgCAABkcnMvZG93&#10;bnJldi54bWxQSwUGAAAAAAQABAD1AAAAhwMAAAAA&#10;" adj="4805" filled="f" strokecolor="#00b050" strokeweight="1pt"/>
                <v:shape id="六边形 722"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6SMIA&#10;AADcAAAADwAAAGRycy9kb3ducmV2LnhtbESPQWvCQBSE70L/w/IK3nTTHLREVxFBEDxpLXh8ZF+T&#10;1OzbdPepaX99VxA8DjPzDTNf9q5VVwqx8WzgbZyBIi69bbgycPzYjN5BRUG22HomA78UYbl4Gcyx&#10;sP7Ge7oepFIJwrFAA7VIV2gdy5ocxrHviJP35YNDSTJU2ga8JbhrdZ5lE+2w4bRQY0frmsrz4eIM&#10;fJ6O8UfIN9nfd9jucCXansSY4Wu/moES6uUZfrS31sA0z+F+Jh0Bvfg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ZHpIwgAAANwAAAAPAAAAAAAAAAAAAAAAAJgCAABkcnMvZG93&#10;bnJldi54bWxQSwUGAAAAAAQABAD1AAAAhwMAAAAA&#10;" adj="4805" filled="f" strokecolor="#00b050" strokeweight="1pt"/>
                <v:shape id="六边形 723"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jf08MA&#10;AADcAAAADwAAAGRycy9kb3ducmV2LnhtbESPQWvCQBSE70L/w/IKvemmFrSkriEIguCpasHjI/ua&#10;pM2+TXefmvbXdwXB4zAz3zCLYnCdOlOIrWcDz5MMFHHlbcu1gcN+PX4FFQXZYueZDPxShGL5MFpg&#10;bv2F3+m8k1olCMccDTQifa51rBpyGCe+J07epw8OJclQaxvwkuCu09Msm2mHLaeFBntaNVR9707O&#10;wMfxEH+EfJv9fYXNFkvR9ijGPD0O5RsooUHu4Vt7Yw3Mpy9wPZOO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jf08MAAADcAAAADwAAAAAAAAAAAAAAAACYAgAAZHJzL2Rv&#10;d25yZXYueG1sUEsFBgAAAAAEAAQA9QAAAIgDAAAAAA==&#10;" adj="4805" filled="f" strokecolor="#00b050" strokeweight="1pt"/>
                <v:shape id="六边形 724"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FHp8MA&#10;AADcAAAADwAAAGRycy9kb3ducmV2LnhtbESPQWvCQBSE70L/w/IKvemmUrSkriEIguCpasHjI/ua&#10;pM2+TXefmvbXdwXB4zAz3zCLYnCdOlOIrWcDz5MMFHHlbcu1gcN+PX4FFQXZYueZDPxShGL5MFpg&#10;bv2F3+m8k1olCMccDTQifa51rBpyGCe+J07epw8OJclQaxvwkuCu09Msm2mHLaeFBntaNVR9707O&#10;wMfxEH+EfJv9fYXNFkvR9ijGPD0O5RsooUHu4Vt7Yw3Mpy9wPZOOgF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MFHp8MAAADcAAAADwAAAAAAAAAAAAAAAACYAgAAZHJzL2Rv&#10;d25yZXYueG1sUEsFBgAAAAAEAAQA9QAAAIgDAAAAAA==&#10;" adj="4805" filled="f" strokecolor="#00b050" strokeweight="1pt"/>
              </v:group>
            </w:pict>
          </mc:Fallback>
        </mc:AlternateContent>
      </w:r>
      <w:r>
        <w:rPr>
          <w:rFonts w:hint="eastAsia"/>
          <w:noProof/>
          <w:sz w:val="20"/>
          <w:lang w:val="en-US"/>
        </w:rPr>
        <mc:AlternateContent>
          <mc:Choice Requires="wpg">
            <w:drawing>
              <wp:anchor distT="0" distB="0" distL="114300" distR="114300" simplePos="0" relativeHeight="251747328" behindDoc="0" locked="0" layoutInCell="1" allowOverlap="1" wp14:anchorId="3F0558A3" wp14:editId="4B264A98">
                <wp:simplePos x="0" y="0"/>
                <wp:positionH relativeFrom="column">
                  <wp:posOffset>1417832</wp:posOffset>
                </wp:positionH>
                <wp:positionV relativeFrom="paragraph">
                  <wp:posOffset>157903</wp:posOffset>
                </wp:positionV>
                <wp:extent cx="1489827" cy="1426819"/>
                <wp:effectExtent l="0" t="0" r="15240" b="21590"/>
                <wp:wrapNone/>
                <wp:docPr id="677" name="组合 677"/>
                <wp:cNvGraphicFramePr/>
                <a:graphic xmlns:a="http://schemas.openxmlformats.org/drawingml/2006/main">
                  <a:graphicData uri="http://schemas.microsoft.com/office/word/2010/wordprocessingGroup">
                    <wpg:wgp>
                      <wpg:cNvGrpSpPr/>
                      <wpg:grpSpPr>
                        <a:xfrm>
                          <a:off x="0" y="0"/>
                          <a:ext cx="1489827" cy="1426819"/>
                          <a:chOff x="0" y="0"/>
                          <a:chExt cx="4441923" cy="4633963"/>
                        </a:xfrm>
                        <a:noFill/>
                      </wpg:grpSpPr>
                      <wps:wsp>
                        <wps:cNvPr id="678" name="六边形 678"/>
                        <wps:cNvSpPr/>
                        <wps:spPr>
                          <a:xfrm>
                            <a:off x="1360967" y="1552353"/>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9" name="六边形 679"/>
                        <wps:cNvSpPr/>
                        <wps:spPr>
                          <a:xfrm>
                            <a:off x="2711302" y="786809"/>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0" name="六边形 680"/>
                        <wps:cNvSpPr/>
                        <wps:spPr>
                          <a:xfrm>
                            <a:off x="2711302" y="232853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1" name="六边形 681"/>
                        <wps:cNvSpPr/>
                        <wps:spPr>
                          <a:xfrm>
                            <a:off x="1350335" y="3094074"/>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2" name="六边形 682"/>
                        <wps:cNvSpPr/>
                        <wps:spPr>
                          <a:xfrm>
                            <a:off x="0" y="2307265"/>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3" name="六边形 683"/>
                        <wps:cNvSpPr/>
                        <wps:spPr>
                          <a:xfrm>
                            <a:off x="1360967" y="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4" name="六边形 684"/>
                        <wps:cNvSpPr/>
                        <wps:spPr>
                          <a:xfrm>
                            <a:off x="0" y="776176"/>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77" o:spid="_x0000_s1026" style="position:absolute;left:0;text-align:left;margin-left:111.65pt;margin-top:12.45pt;width:117.3pt;height:112.35pt;z-index:251747328"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">
                <v:shape id="六边形 678"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5tIsAA&#10;AADcAAAADwAAAGRycy9kb3ducmV2LnhtbERPTWvCQBC9F/wPywi9NRt7sCV1FREEoaemKeQ4ZKdJ&#10;NDsbd6ea+uvdQ6HHx/tebSY3qAuF2Hs2sMhyUMSNtz23BqrP/dMrqCjIFgfPZOCXImzWs4cVFtZf&#10;+YMupbQqhXAs0EAnMhZax6YjhzHzI3Hivn1wKAmGVtuA1xTuBv2c50vtsOfU0OFIu46aU/njDHzV&#10;VTwL+T6/HcPhHbeibS3GPM6n7RsooUn+xX/ugzWwfElr05l0BPT6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5tIsAAAADcAAAADwAAAAAAAAAAAAAAAACYAgAAZHJzL2Rvd25y&#10;ZXYueG1sUEsFBgAAAAAEAAQA9QAAAIUDAAAAAA==&#10;" adj="4805" filled="f" strokecolor="#00b050" strokeweight="1pt"/>
                <v:shape id="六边形 679"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LIucQA&#10;AADcAAAADwAAAGRycy9kb3ducmV2LnhtbESPT2vCQBTE74V+h+UVequb9mBrdA1BEISe6h/w+Mg+&#10;k2j2bbr7qqmf3i0IPQ4z8xtmVgyuU2cKsfVs4HWUgSKuvG25NrDdLF8+QEVBtth5JgO/FKGYPz7M&#10;MLf+wl90XkutEoRjjgYakT7XOlYNOYwj3xMn7+CDQ0ky1NoGvCS46/Rblo21w5bTQoM9LRqqTusf&#10;Z2C338ZvId9m12NYfWIp2u7FmOenoZyCEhrkP3xvr6yB8fsE/s6kI6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yLnEAAAA3AAAAA8AAAAAAAAAAAAAAAAAmAIAAGRycy9k&#10;b3ducmV2LnhtbFBLBQYAAAAABAAEAPUAAACJAwAAAAA=&#10;" adj="4805" filled="f" strokecolor="#00b050" strokeweight="1pt"/>
                <v:shape id="六边形 680"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0RA74A&#10;AADcAAAADwAAAGRycy9kb3ducmV2LnhtbERPTYvCMBC9C/6HMMLeNHUPItUoIgiCp3UVPA7N2Fab&#10;SU1G7frrzWHB4+N9z5eda9SDQqw9GxiPMlDEhbc1lwYOv5vhFFQUZIuNZzLwRxGWi35vjrn1T/6h&#10;x15KlUI45migEmlzrWNRkcM48i1x4s4+OJQEQ6ltwGcKd43+zrKJdlhzaqiwpXVFxXV/dwaOp0O8&#10;Cfk6e13Cdocr0fYkxnwNutUMlFAnH/G/e2sNTKZpfjqTjoBev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t9EQO+AAAA3AAAAA8AAAAAAAAAAAAAAAAAmAIAAGRycy9kb3ducmV2&#10;LnhtbFBLBQYAAAAABAAEAPUAAACDAwAAAAA=&#10;" adj="4805" filled="f" strokecolor="#00b050" strokeweight="1pt"/>
                <v:shape id="六边形 681"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G0mMIA&#10;AADcAAAADwAAAGRycy9kb3ducmV2LnhtbESPzYoCMRCE7wu+Q2hhb2tGDyKzRhFBEDz5Bx6bSe/M&#10;7E46Y9LquE9vBMFjUVVfUdN55xp1pRBrzwaGgwwUceFtzaWBw371NQEVBdli45kM3CnCfNb7mGJu&#10;/Y23dN1JqRKEY44GKpE21zoWFTmMA98SJ+/HB4eSZCi1DXhLcNfoUZaNtcOa00KFLS0rKv52F2fg&#10;eDrEs5Cvs//fsN7gQrQ9iTGf/W7xDUqok3f41V5bA+PJEJ5n0hHQs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MbSYwgAAANwAAAAPAAAAAAAAAAAAAAAAAJgCAABkcnMvZG93&#10;bnJldi54bWxQSwUGAAAAAAQABAD1AAAAhwMAAAAA&#10;" adj="4805" filled="f" strokecolor="#00b050" strokeweight="1pt"/>
                <v:shape id="六边形 682"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Mq78IA&#10;AADcAAAADwAAAGRycy9kb3ducmV2LnhtbESPzYoCMRCE74LvEFrYm2b0IDIaRQRB8LT+gMdm0s7M&#10;7qQzJq3O7tObhQWPRVV9RS1WnWvUg0KsPRsYjzJQxIW3NZcGTsftcAYqCrLFxjMZ+KEIq2W/t8Dc&#10;+id/0uMgpUoQjjkaqETaXOtYVOQwjnxLnLyrDw4lyVBqG/CZ4K7Rkyybaoc1p4UKW9pUVHwf7s7A&#10;+XKKNyFfZ79fYbfHtWh7EWM+Bt16Dkqok3f4v72zBqazCfydSUdAL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4yrvwgAAANwAAAAPAAAAAAAAAAAAAAAAAJgCAABkcnMvZG93&#10;bnJldi54bWxQSwUGAAAAAAQABAD1AAAAhwMAAAAA&#10;" adj="4805" filled="f" strokecolor="#00b050" strokeweight="1pt"/>
                <v:shape id="六边形 683"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PdMIA&#10;AADcAAAADwAAAGRycy9kb3ducmV2LnhtbESPzWoCQRCE74G8w9ABb3HWCCKro4ggCDnFH/DY7LS7&#10;m+z0rDMdXX16RxA8FlX1FTWdd65RZwqx9mxg0M9AERfe1lwa2G1Xn2NQUZAtNp7JwJUizGfvb1PM&#10;rb/wD503UqoE4ZijgUqkzbWORUUOY9+3xMk7+uBQkgyltgEvCe4a/ZVlI+2w5rRQYUvLioq/zb8z&#10;sD/s4knI19ntN6y/cSHaHsSY3ke3mIAS6uQVfrbX1sBoPITHmXQE9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r490wgAAANwAAAAPAAAAAAAAAAAAAAAAAJgCAABkcnMvZG93&#10;bnJldi54bWxQSwUGAAAAAAQABAD1AAAAhwMAAAAA&#10;" adj="4805" filled="f" strokecolor="#00b050" strokeweight="1pt"/>
                <v:shape id="六边形 684"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YXAMIA&#10;AADcAAAADwAAAGRycy9kb3ducmV2LnhtbESPzWoCQRCE74G8w9ABb3HWICKro4ggCDnFH/DY7LS7&#10;m+z0rDMdXX16RxA8FlX1FTWdd65RZwqx9mxg0M9AERfe1lwa2G1Xn2NQUZAtNp7JwJUizGfvb1PM&#10;rb/wD503UqoE4ZijgUqkzbWORUUOY9+3xMk7+uBQkgyltgEvCe4a/ZVlI+2w5rRQYUvLioq/zb8z&#10;sD/s4knI19ntN6y/cSHaHsSY3ke3mIAS6uQVfrbX1sBoPITHmXQE9O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hcAwgAAANwAAAAPAAAAAAAAAAAAAAAAAJgCAABkcnMvZG93&#10;bnJldi54bWxQSwUGAAAAAAQABAD1AAAAhwMAAAAA&#10;" adj="4805" filled="f" strokecolor="#00b050" strokeweight="1pt"/>
              </v:group>
            </w:pict>
          </mc:Fallback>
        </mc:AlternateContent>
      </w:r>
    </w:p>
    <w:p w:rsidR="005C0370" w:rsidRDefault="005C0370" w:rsidP="00AB249A">
      <w:pPr>
        <w:spacing w:before="0" w:after="120"/>
        <w:jc w:val="left"/>
        <w:rPr>
          <w:sz w:val="20"/>
        </w:rPr>
      </w:pPr>
      <w:r>
        <w:rPr>
          <w:rFonts w:hint="eastAsia"/>
          <w:noProof/>
          <w:sz w:val="20"/>
          <w:lang w:val="en-US"/>
        </w:rPr>
        <mc:AlternateContent>
          <mc:Choice Requires="wpg">
            <w:drawing>
              <wp:anchor distT="0" distB="0" distL="114300" distR="114300" simplePos="0" relativeHeight="251745280" behindDoc="0" locked="0" layoutInCell="1" allowOverlap="1" wp14:anchorId="3B371807" wp14:editId="4BA1A619">
                <wp:simplePos x="0" y="0"/>
                <wp:positionH relativeFrom="column">
                  <wp:posOffset>1592085</wp:posOffset>
                </wp:positionH>
                <wp:positionV relativeFrom="paragraph">
                  <wp:posOffset>143517</wp:posOffset>
                </wp:positionV>
                <wp:extent cx="2911802" cy="2921715"/>
                <wp:effectExtent l="0" t="0" r="22225" b="12065"/>
                <wp:wrapNone/>
                <wp:docPr id="38" name="组合 38"/>
                <wp:cNvGraphicFramePr/>
                <a:graphic xmlns:a="http://schemas.openxmlformats.org/drawingml/2006/main">
                  <a:graphicData uri="http://schemas.microsoft.com/office/word/2010/wordprocessingGroup">
                    <wpg:wgp>
                      <wpg:cNvGrpSpPr/>
                      <wpg:grpSpPr>
                        <a:xfrm>
                          <a:off x="0" y="0"/>
                          <a:ext cx="2911802" cy="2921715"/>
                          <a:chOff x="0" y="0"/>
                          <a:chExt cx="4441923" cy="4633963"/>
                        </a:xfrm>
                      </wpg:grpSpPr>
                      <wps:wsp>
                        <wps:cNvPr id="39" name="六边形 39"/>
                        <wps:cNvSpPr/>
                        <wps:spPr>
                          <a:xfrm>
                            <a:off x="1360967" y="1552353"/>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六边形 40"/>
                        <wps:cNvSpPr/>
                        <wps:spPr>
                          <a:xfrm>
                            <a:off x="2711302" y="786809"/>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六边形 41"/>
                        <wps:cNvSpPr/>
                        <wps:spPr>
                          <a:xfrm>
                            <a:off x="2711302" y="2328530"/>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六边形 42"/>
                        <wps:cNvSpPr/>
                        <wps:spPr>
                          <a:xfrm>
                            <a:off x="1350335" y="3094074"/>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六边形 43"/>
                        <wps:cNvSpPr/>
                        <wps:spPr>
                          <a:xfrm>
                            <a:off x="0" y="2307265"/>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1" name="六边形 491"/>
                        <wps:cNvSpPr/>
                        <wps:spPr>
                          <a:xfrm>
                            <a:off x="1360967" y="0"/>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2" name="六边形 492"/>
                        <wps:cNvSpPr/>
                        <wps:spPr>
                          <a:xfrm>
                            <a:off x="0" y="776176"/>
                            <a:ext cx="1730621" cy="1539889"/>
                          </a:xfrm>
                          <a:prstGeom prst="hexagon">
                            <a:avLst/>
                          </a:prstGeom>
                          <a:ln w="12700">
                            <a:solidFill>
                              <a:srgbClr val="00206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38" o:spid="_x0000_s1026" style="position:absolute;left:0;text-align:left;margin-left:125.35pt;margin-top:11.3pt;width:229.3pt;height:230.05pt;z-index:251745280"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">
                <v:shape id="六边形 39"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lCMUA&#10;AADbAAAADwAAAGRycy9kb3ducmV2LnhtbESPQWsCMRSE7wX/Q3hCbzXbLVRdjdIqFqG9uAqlt8fm&#10;uRu6eVmSqNv+elMQehxm5htmvuxtK87kg3Gs4HGUgSCunDZcKzjsNw8TECEia2wdk4IfCrBcDO7m&#10;WGh34R2dy1iLBOFQoIImxq6QMlQNWQwj1xEn7+i8xZikr6X2eElw28o8y56lRcNpocGOVg1V3+XJ&#10;KrBlPs6Mr7+6j8Pbu5lOfvPXz7VS98P+ZQYiUh//w7f2Vit4msLfl/Q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UIxQAAANsAAAAPAAAAAAAAAAAAAAAAAJgCAABkcnMv&#10;ZG93bnJldi54bWxQSwUGAAAAAAQABAD1AAAAigMAAAAA&#10;" adj="4805" fillcolor="#4f81bd [3204]" strokecolor="#002060" strokeweight="1pt"/>
                <v:shape id="六边形 40"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K/6MIA&#10;AADbAAAADwAAAGRycy9kb3ducmV2LnhtbERPz2vCMBS+D/Y/hDfwNtMVca4aZVMUYbusE8Tbo3m2&#10;Yc1LSaJW/3pzGOz48f2eLXrbijP5YBwreBlmIIgrpw3XCnY/6+cJiBCRNbaOScGVAizmjw8zLLS7&#10;8Dedy1iLFMKhQAVNjF0hZagashiGriNO3NF5izFBX0vt8ZLCbSvzLBtLi4ZTQ4MdLRuqfsuTVWDL&#10;/DUzvj50X7vNp3mb3PKP/UqpwVP/PgURqY//4j/3VisYpfXpS/oBcn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wr/owgAAANsAAAAPAAAAAAAAAAAAAAAAAJgCAABkcnMvZG93&#10;bnJldi54bWxQSwUGAAAAAAQABAD1AAAAhwMAAAAA&#10;" adj="4805" fillcolor="#4f81bd [3204]" strokecolor="#002060" strokeweight="1pt"/>
                <v:shape id="六边形 41"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ac8YA&#10;AADbAAAADwAAAGRycy9kb3ducmV2LnhtbESPT2sCMRTE74V+h/AKvdWsS6l2NYp/sAjtxVUo3h6b&#10;193QzcuSRN3205uC0OMwM79hpvPetuJMPhjHCoaDDARx5bThWsFhv3kagwgRWWPrmBT8UID57P5u&#10;ioV2F97RuYy1SBAOBSpoYuwKKUPVkMUwcB1x8r6ctxiT9LXUHi8JbluZZ9mLtGg4LTTY0aqh6rs8&#10;WQW2zEeZ8fWx+zi8vZvX8W++/Fwr9fjQLyYgIvXxP3xrb7WC5yH8fUk/QM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4ac8YAAADbAAAADwAAAAAAAAAAAAAAAACYAgAAZHJz&#10;L2Rvd25yZXYueG1sUEsFBgAAAAAEAAQA9QAAAIsDAAAAAA==&#10;" adj="4805" fillcolor="#4f81bd [3204]" strokecolor="#002060" strokeweight="1pt"/>
                <v:shape id="六边形 42"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yEBMYA&#10;AADbAAAADwAAAGRycy9kb3ducmV2LnhtbESPT2sCMRTE74V+h/AK3mq2i7R2axT/0CLUi1tBvD02&#10;r7uhm5clSXX105tCweMwM79hJrPetuJIPhjHCp6GGQjiymnDtYLd1/vjGESIyBpbx6TgTAFm0/u7&#10;CRbanXhLxzLWIkE4FKigibErpAxVQxbD0HXEyft23mJM0tdSezwluG1lnmXP0qLhtNBgR8uGqp/y&#10;1yqwZf6SGV8fus3u49O8ji/5Yr9SavDQz99AROrjLfzfXmsFoxz+vq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yEBMYAAADbAAAADwAAAAAAAAAAAAAAAACYAgAAZHJz&#10;L2Rvd25yZXYueG1sUEsFBgAAAAAEAAQA9QAAAIsDAAAAAA==&#10;" adj="4805" fillcolor="#4f81bd [3204]" strokecolor="#002060" strokeweight="1pt"/>
                <v:shape id="六边形 43"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Ahn8YA&#10;AADbAAAADwAAAGRycy9kb3ducmV2LnhtbESPT0sDMRTE74LfITzBm826LbauTUv/0CLopWuh9PbY&#10;PHeDm5clie22n94IgsdhZn7DTOe9bcWJfDCOFTwOMhDEldOGawX7j83DBESIyBpbx6TgQgHms9ub&#10;KRbanXlHpzLWIkE4FKigibErpAxVQxbDwHXEyft03mJM0tdSezwnuG1lnmVP0qLhtNBgR6uGqq/y&#10;2yqwZT7OjK+P3ft++2aeJ9d8eVgrdX/XL15AROrjf/iv/aoVjIbw+yX9ADn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hAhn8YAAADbAAAADwAAAAAAAAAAAAAAAACYAgAAZHJz&#10;L2Rvd25yZXYueG1sUEsFBgAAAAAEAAQA9QAAAIsDAAAAAA==&#10;" adj="4805" fillcolor="#4f81bd [3204]" strokecolor="#002060" strokeweight="1pt"/>
                <v:shape id="六边形 491"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Y9yscA&#10;AADcAAAADwAAAGRycy9kb3ducmV2LnhtbESPT2sCMRTE74LfITyhN826lFa3RvEPLQW9dCuU3h6b&#10;193QzcuSpLr66Ruh0OMwM79hFqvetuJEPhjHCqaTDARx5bThWsHx/Xk8AxEissbWMSm4UIDVcjhY&#10;YKHdmd/oVMZaJAiHAhU0MXaFlKFqyGKYuI44eV/OW4xJ+lpqj+cEt63Ms+xBWjScFhrsaNtQ9V3+&#10;WAW2zB8z4+vP7nB82Zv57JpvPnZK3Y369ROISH38D/+1X7WC+/kUbmfSEZD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82PcrHAAAA3AAAAA8AAAAAAAAAAAAAAAAAmAIAAGRy&#10;cy9kb3ducmV2LnhtbFBLBQYAAAAABAAEAPUAAACMAwAAAAA=&#10;" adj="4805" fillcolor="#4f81bd [3204]" strokecolor="#002060" strokeweight="1pt"/>
                <v:shape id="六边形 492"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SjvcYA&#10;AADcAAAADwAAAGRycy9kb3ducmV2LnhtbESPQWsCMRSE7wX/Q3hCbzXbpVRdjdIqFqG9uAqlt8fm&#10;uRu6eVmSqNv+elMQehxm5htmvuxtK87kg3Gs4HGUgSCunDZcKzjsNw8TECEia2wdk4IfCrBcDO7m&#10;WGh34R2dy1iLBOFQoIImxq6QMlQNWQwj1xEn7+i8xZikr6X2eElw28o8y56lRcNpocGOVg1V3+XJ&#10;KrBlPs6Mr7+6j8Pbu5lOfvPXz7VS98P+ZQYiUh//w7f2Vit4mubwdyYdAbm4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SjvcYAAADcAAAADwAAAAAAAAAAAAAAAACYAgAAZHJz&#10;L2Rvd25yZXYueG1sUEsFBgAAAAAEAAQA9QAAAIsDAAAAAA==&#10;" adj="4805" fillcolor="#4f81bd [3204]" strokecolor="#002060" strokeweight="1pt"/>
              </v:group>
            </w:pict>
          </mc:Fallback>
        </mc:AlternateContent>
      </w: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r>
        <w:rPr>
          <w:rFonts w:hint="eastAsia"/>
          <w:noProof/>
          <w:sz w:val="20"/>
          <w:lang w:val="en-US"/>
        </w:rPr>
        <mc:AlternateContent>
          <mc:Choice Requires="wpg">
            <w:drawing>
              <wp:anchor distT="0" distB="0" distL="114300" distR="114300" simplePos="0" relativeHeight="251748352" behindDoc="0" locked="0" layoutInCell="1" allowOverlap="1" wp14:anchorId="3DF6B1CA" wp14:editId="3C0F58F7">
                <wp:simplePos x="0" y="0"/>
                <wp:positionH relativeFrom="column">
                  <wp:posOffset>3690080</wp:posOffset>
                </wp:positionH>
                <wp:positionV relativeFrom="paragraph">
                  <wp:posOffset>-221</wp:posOffset>
                </wp:positionV>
                <wp:extent cx="1489827" cy="1426819"/>
                <wp:effectExtent l="0" t="0" r="15240" b="21590"/>
                <wp:wrapNone/>
                <wp:docPr id="685" name="组合 685"/>
                <wp:cNvGraphicFramePr/>
                <a:graphic xmlns:a="http://schemas.openxmlformats.org/drawingml/2006/main">
                  <a:graphicData uri="http://schemas.microsoft.com/office/word/2010/wordprocessingGroup">
                    <wpg:wgp>
                      <wpg:cNvGrpSpPr/>
                      <wpg:grpSpPr>
                        <a:xfrm>
                          <a:off x="0" y="0"/>
                          <a:ext cx="1489827" cy="1426819"/>
                          <a:chOff x="0" y="0"/>
                          <a:chExt cx="4441923" cy="4633963"/>
                        </a:xfrm>
                        <a:noFill/>
                      </wpg:grpSpPr>
                      <wps:wsp>
                        <wps:cNvPr id="686" name="六边形 686"/>
                        <wps:cNvSpPr/>
                        <wps:spPr>
                          <a:xfrm>
                            <a:off x="1360967" y="1552353"/>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7" name="六边形 687"/>
                        <wps:cNvSpPr/>
                        <wps:spPr>
                          <a:xfrm>
                            <a:off x="2711302" y="786809"/>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8" name="六边形 688"/>
                        <wps:cNvSpPr/>
                        <wps:spPr>
                          <a:xfrm>
                            <a:off x="2711302" y="232853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9" name="六边形 689"/>
                        <wps:cNvSpPr/>
                        <wps:spPr>
                          <a:xfrm>
                            <a:off x="1350335" y="3094074"/>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0" name="六边形 690"/>
                        <wps:cNvSpPr/>
                        <wps:spPr>
                          <a:xfrm>
                            <a:off x="0" y="2307265"/>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1" name="六边形 691"/>
                        <wps:cNvSpPr/>
                        <wps:spPr>
                          <a:xfrm>
                            <a:off x="1360967" y="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2" name="六边形 692"/>
                        <wps:cNvSpPr/>
                        <wps:spPr>
                          <a:xfrm>
                            <a:off x="0" y="776176"/>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85" o:spid="_x0000_s1026" style="position:absolute;left:0;text-align:left;margin-left:290.55pt;margin-top:0;width:117.3pt;height:112.35pt;z-index:251748352"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">
                <v:shape id="六边形 686"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gs7MIA&#10;AADcAAAADwAAAGRycy9kb3ducmV2LnhtbESPQWvCQBSE74X+h+UVvNVNPQSJriKCIHjSKnh8ZF+T&#10;1OzbuPuq0V/fFQSPw8x8w0znvWvVhUJsPBv4GmagiEtvG64M7L9Xn2NQUZAttp7JwI0izGfvb1Ms&#10;rL/yli47qVSCcCzQQC3SFVrHsiaHceg74uT9+OBQkgyVtgGvCe5aPcqyXDtsOC3U2NGypvK0+3MG&#10;Dsd9PAv5Jrv/hvUGF6LtUYwZfPSLCSihXl7hZ3ttDeTjHB5n0hHQ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2CzswgAAANwAAAAPAAAAAAAAAAAAAAAAAJgCAABkcnMvZG93&#10;bnJldi54bWxQSwUGAAAAAAQABAD1AAAAhwMAAAAA&#10;" adj="4805" filled="f" strokecolor="#00b050" strokeweight="1pt"/>
                <v:shape id="六边形 687"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SJd8IA&#10;AADcAAAADwAAAGRycy9kb3ducmV2LnhtbESPQWvCQBSE7wX/w/IEb3VjD1ZSVxFBEDxpLeT4yL4m&#10;0ezbuPuq0V/vFgo9DjPzDTNf9q5VVwqx8WxgMs5AEZfeNlwZOH5uXmegoiBbbD2TgTtFWC4GL3PM&#10;rb/xnq4HqVSCcMzRQC3S5VrHsiaHcew74uR9++BQkgyVtgFvCe5a/ZZlU+2w4bRQY0frmsrz4ccZ&#10;+CqO8SLkm+xxCtsdrkTbQowZDfvVByihXv7Df+2tNTCdvcPvmXQE9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lIl3wgAAANwAAAAPAAAAAAAAAAAAAAAAAJgCAABkcnMvZG93&#10;bnJldi54bWxQSwUGAAAAAAQABAD1AAAAhwMAAAAA&#10;" adj="4805" filled="f" strokecolor="#00b050" strokeweight="1pt"/>
                <v:shape id="六边形 688"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sdBb4A&#10;AADcAAAADwAAAGRycy9kb3ducmV2LnhtbERPTYvCMBC9C/6HMMLeNHUPItUoIgiCp3UVPA7N2Fab&#10;SU1G7frrzWHB4+N9z5eda9SDQqw9GxiPMlDEhbc1lwYOv5vhFFQUZIuNZzLwRxGWi35vjrn1T/6h&#10;x15KlUI45migEmlzrWNRkcM48i1x4s4+OJQEQ6ltwGcKd43+zrKJdlhzaqiwpXVFxXV/dwaOp0O8&#10;Cfk6e13Cdocr0fYkxnwNutUMlFAnH/G/e2sNTKZpbTqTjoBevA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ULHQW+AAAA3AAAAA8AAAAAAAAAAAAAAAAAmAIAAGRycy9kb3ducmV2&#10;LnhtbFBLBQYAAAAABAAEAPUAAACDAwAAAAA=&#10;" adj="4805" filled="f" strokecolor="#00b050" strokeweight="1pt"/>
                <v:shape id="六边形 689"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4nsIA&#10;AADcAAAADwAAAGRycy9kb3ducmV2LnhtbESPQWvCQBSE74L/YXlCb7qxB7Gpq4ggCJ60FnJ8ZF+T&#10;aPZt3H3V1F/vFgo9DjPzDbNY9a5VNwqx8WxgOslAEZfeNlwZOH1sx3NQUZAttp7JwA9FWC2HgwXm&#10;1t/5QLejVCpBOOZooBbpcq1jWZPDOPEdcfK+fHAoSYZK24D3BHetfs2ymXbYcFqosaNNTeXl+O0M&#10;fBaneBXyTfY4h90e16JtIca8jPr1OyihXv7Df+2dNTCbv8HvmXQE9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R7iewgAAANwAAAAPAAAAAAAAAAAAAAAAAJgCAABkcnMvZG93&#10;bnJldi54bWxQSwUGAAAAAAQABAD1AAAAhwMAAAAA&#10;" adj="4805" filled="f" strokecolor="#00b050" strokeweight="1pt"/>
                <v:shape id="六边形 690"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SH3sAA&#10;AADcAAAADwAAAGRycy9kb3ducmV2LnhtbERPTWvCQBC9F/wPywi9NRt7kDZ1FREEoaemKeQ4ZKdJ&#10;NDsbd6ea+uvdQ6HHx/tebSY3qAuF2Hs2sMhyUMSNtz23BqrP/dMLqCjIFgfPZOCXImzWs4cVFtZf&#10;+YMupbQqhXAs0EAnMhZax6YjhzHzI3Hivn1wKAmGVtuA1xTuBv2c50vtsOfU0OFIu46aU/njDHzV&#10;VTwL+T6/HcPhHbeibS3GPM6n7RsooUn+xX/ugzWwfE3z05l0BPT6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qSH3sAAAADcAAAADwAAAAAAAAAAAAAAAACYAgAAZHJzL2Rvd25y&#10;ZXYueG1sUEsFBgAAAAAEAAQA9QAAAIUDAAAAAA==&#10;" adj="4805" filled="f" strokecolor="#00b050" strokeweight="1pt"/>
                <v:shape id="六边形 691"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iRcMA&#10;AADcAAAADwAAAGRycy9kb3ducmV2LnhtbESPzWrDMBCE74W8g9hCb42cHkLjRDahUAj01PyAj4u1&#10;sZ1YK0faJm6fPioUehxm5htmVY6uV1cKsfNsYDbNQBHX3nbcGNjv3p9fQUVBtth7JgPfFKEsJg8r&#10;zK2/8Sddt9KoBOGYo4FWZMi1jnVLDuPUD8TJO/rgUJIMjbYBbwnuev2SZXPtsOO00OJAby3V5+2X&#10;M3Co9vEi5Lvs5xQ2H7gWbSsx5ulxXC9BCY3yH/5rb6yB+WIGv2fSEdD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giRcMAAADcAAAADwAAAAAAAAAAAAAAAACYAgAAZHJzL2Rv&#10;d25yZXYueG1sUEsFBgAAAAAEAAQA9QAAAIgDAAAAAA==&#10;" adj="4805" filled="f" strokecolor="#00b050" strokeweight="1pt"/>
                <v:shape id="六边形 692"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q8MsIA&#10;AADcAAAADwAAAGRycy9kb3ducmV2LnhtbESPQWsCMRSE7wX/Q3iCt5rVg9itUUQQBE9aCx4fm9fd&#10;1c3Lmjx19dc3QqHHYWa+YWaLzjXqRiHWng2Mhhko4sLbmksDh6/1+xRUFGSLjWcy8KAIi3nvbYa5&#10;9Xfe0W0vpUoQjjkaqETaXOtYVOQwDn1LnLwfHxxKkqHUNuA9wV2jx1k20Q5rTgsVtrSqqDjvr87A&#10;9/EQL0K+zp6nsNniUrQ9ijGDfrf8BCXUyX/4r72xBiYfY3idSUdAz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OrwywgAAANwAAAAPAAAAAAAAAAAAAAAAAJgCAABkcnMvZG93&#10;bnJldi54bWxQSwUGAAAAAAQABAD1AAAAhwMAAAAA&#10;" adj="4805" filled="f" strokecolor="#00b050" strokeweight="1pt"/>
              </v:group>
            </w:pict>
          </mc:Fallback>
        </mc:AlternateContent>
      </w:r>
    </w:p>
    <w:p w:rsidR="005C0370" w:rsidRDefault="005C0370" w:rsidP="00AB249A">
      <w:pPr>
        <w:spacing w:before="0" w:after="120"/>
        <w:jc w:val="left"/>
        <w:rPr>
          <w:sz w:val="20"/>
        </w:rPr>
      </w:pPr>
      <w:r>
        <w:rPr>
          <w:rFonts w:hint="eastAsia"/>
          <w:noProof/>
          <w:sz w:val="20"/>
          <w:lang w:val="en-US"/>
        </w:rPr>
        <mc:AlternateContent>
          <mc:Choice Requires="wpg">
            <w:drawing>
              <wp:anchor distT="0" distB="0" distL="114300" distR="114300" simplePos="0" relativeHeight="251746304" behindDoc="0" locked="0" layoutInCell="1" allowOverlap="1" wp14:anchorId="07AD4CBB" wp14:editId="1E655C9B">
                <wp:simplePos x="0" y="0"/>
                <wp:positionH relativeFrom="column">
                  <wp:posOffset>2316973</wp:posOffset>
                </wp:positionH>
                <wp:positionV relativeFrom="paragraph">
                  <wp:posOffset>5509</wp:posOffset>
                </wp:positionV>
                <wp:extent cx="1489827" cy="1426819"/>
                <wp:effectExtent l="0" t="0" r="15240" b="21590"/>
                <wp:wrapNone/>
                <wp:docPr id="493" name="组合 493"/>
                <wp:cNvGraphicFramePr/>
                <a:graphic xmlns:a="http://schemas.openxmlformats.org/drawingml/2006/main">
                  <a:graphicData uri="http://schemas.microsoft.com/office/word/2010/wordprocessingGroup">
                    <wpg:wgp>
                      <wpg:cNvGrpSpPr/>
                      <wpg:grpSpPr>
                        <a:xfrm>
                          <a:off x="0" y="0"/>
                          <a:ext cx="1489827" cy="1426819"/>
                          <a:chOff x="0" y="0"/>
                          <a:chExt cx="4441923" cy="4633963"/>
                        </a:xfrm>
                        <a:solidFill>
                          <a:srgbClr val="00B050">
                            <a:alpha val="70000"/>
                          </a:srgbClr>
                        </a:solidFill>
                      </wpg:grpSpPr>
                      <wps:wsp>
                        <wps:cNvPr id="494" name="六边形 494"/>
                        <wps:cNvSpPr/>
                        <wps:spPr>
                          <a:xfrm>
                            <a:off x="1360967" y="1552353"/>
                            <a:ext cx="1730621" cy="1539889"/>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5" name="六边形 495"/>
                        <wps:cNvSpPr/>
                        <wps:spPr>
                          <a:xfrm>
                            <a:off x="2711302" y="786809"/>
                            <a:ext cx="1730621" cy="1539889"/>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6" name="六边形 496"/>
                        <wps:cNvSpPr/>
                        <wps:spPr>
                          <a:xfrm>
                            <a:off x="2711302" y="2328530"/>
                            <a:ext cx="1730621" cy="1539889"/>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7" name="六边形 497"/>
                        <wps:cNvSpPr/>
                        <wps:spPr>
                          <a:xfrm>
                            <a:off x="1350335" y="3094074"/>
                            <a:ext cx="1730621" cy="1539889"/>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8" name="六边形 498"/>
                        <wps:cNvSpPr/>
                        <wps:spPr>
                          <a:xfrm>
                            <a:off x="0" y="2307265"/>
                            <a:ext cx="1730621" cy="1539889"/>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5" name="六边形 675"/>
                        <wps:cNvSpPr/>
                        <wps:spPr>
                          <a:xfrm>
                            <a:off x="1360967" y="0"/>
                            <a:ext cx="1730621" cy="1539889"/>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6" name="六边形 676"/>
                        <wps:cNvSpPr/>
                        <wps:spPr>
                          <a:xfrm>
                            <a:off x="0" y="776176"/>
                            <a:ext cx="1730621" cy="1539889"/>
                          </a:xfrm>
                          <a:prstGeom prst="hexagon">
                            <a:avLst/>
                          </a:prstGeom>
                          <a:grpFill/>
                          <a:ln w="12700">
                            <a:solidFill>
                              <a:srgbClr val="92D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id="组合 493" o:spid="_x0000_s1026" style="position:absolute;left:0;text-align:left;margin-left:182.45pt;margin-top:.45pt;width:117.3pt;height:112.35pt;z-index:251746304;mso-width-relative:margin;mso-height-relative:margin"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">
                <v:shape id="六边形 494"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We8cA&#10;AADcAAAADwAAAGRycy9kb3ducmV2LnhtbESP3WrCQBSE7wt9h+UIvSm6SZSq0VVKoaBQEX8KvTxk&#10;j8mS7NmQ3Wp8+26h0MthZr5hluveNuJKnTeOFaSjBARx4bThUsH59D6cgfABWWPjmBTcycN69fiw&#10;xFy7Gx/oegyliBD2OSqoQmhzKX1RkUU/ci1x9C6usxii7EqpO7xFuG1kliQv0qLhuFBhS28VFfXx&#10;2yrYm+1Huf+sd6b+ek6mWduMszRV6mnQvy5ABOrDf/ivvdEKJvMJ/J6JR0C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P1lnvHAAAA3AAAAA8AAAAAAAAAAAAAAAAAmAIAAGRy&#10;cy9kb3ducmV2LnhtbFBLBQYAAAAABAAEAPUAAACMAwAAAAA=&#10;" adj="4805" filled="f" strokecolor="#92d050" strokeweight="1pt"/>
                <v:shape id="六边形 495"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kz4McA&#10;AADcAAAADwAAAGRycy9kb3ducmV2LnhtbESPzWrDMBCE74W8g9hALiWR7f4lruUQCoUWUkKTBnJc&#10;rK0tbK2MpSbu21eFQo/DzHzDFOvRduJMgzeOFaSLBARx5bThWsHH4Xm+BOEDssbOMSn4Jg/rcnJV&#10;YK7dhd/pvA+1iBD2OSpoQuhzKX3VkEW/cD1x9D7dYDFEOdRSD3iJcNvJLEnupUXDcaHBnp4aqtr9&#10;l1WwM6/bends30x7uk4esr67ydJUqdl03DyCCDSG//Bf+0UruF3dwe+ZeARk+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y5M+DHAAAA3AAAAA8AAAAAAAAAAAAAAAAAmAIAAGRy&#10;cy9kb3ducmV2LnhtbFBLBQYAAAAABAAEAPUAAACMAwAAAAA=&#10;" adj="4805" filled="f" strokecolor="#92d050" strokeweight="1pt"/>
                <v:shape id="六边形 496"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utl8YA&#10;AADcAAAADwAAAGRycy9kb3ducmV2LnhtbESPQWvCQBSE74X+h+UVeil1kyi2RlcpBUGhIlULHh/Z&#10;Z7Ik+zZktxr/vVsQehxm5htmtuhtI87UeeNYQTpIQBAXThsuFRz2y9d3ED4ga2wck4IreVjMHx9m&#10;mGt34W8670IpIoR9jgqqENpcSl9UZNEPXEscvZPrLIYou1LqDi8RbhuZJclYWjQcFyps6bOiot79&#10;WgVbs/4qtz/1xtTHl+Qta5thlqZKPT/1H1MQgfrwH763V1rBaDKGvzPxCM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Gutl8YAAADcAAAADwAAAAAAAAAAAAAAAACYAgAAZHJz&#10;L2Rvd25yZXYueG1sUEsFBgAAAAAEAAQA9QAAAIsDAAAAAA==&#10;" adj="4805" filled="f" strokecolor="#92d050" strokeweight="1pt"/>
                <v:shape id="六边形 497"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cIDMYA&#10;AADcAAAADwAAAGRycy9kb3ducmV2LnhtbESPQWvCQBSE74X+h+UVeil1kyi1RlcpBUGhIlULHh/Z&#10;Z7Ik+zZktxr/vVsQehxm5htmtuhtI87UeeNYQTpIQBAXThsuFRz2y9d3ED4ga2wck4IreVjMHx9m&#10;mGt34W8670IpIoR9jgqqENpcSl9UZNEPXEscvZPrLIYou1LqDi8RbhuZJcmbtGg4LlTY0mdFRb37&#10;tQq2Zv1Vbn/qjamPL8k4a5thlqZKPT/1H1MQgfrwH763V1rBaDKGvzPxCM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ycIDMYAAADcAAAADwAAAAAAAAAAAAAAAACYAgAAZHJz&#10;L2Rvd25yZXYueG1sUEsFBgAAAAAEAAQA9QAAAIsDAAAAAA==&#10;" adj="4805" filled="f" strokecolor="#92d050" strokeweight="1pt"/>
                <v:shape id="六边形 498"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icfsQA&#10;AADcAAAADwAAAGRycy9kb3ducmV2LnhtbERPW2vCMBR+F/YfwhnsRWbaKpvrjDIGgwlKmRfY46E5&#10;a0Obk9JkWv+9eRB8/Pjui9VgW3Gi3hvHCtJJAoK4dNpwpeCw/3qeg/ABWWPrmBRcyMNq+TBaYK7d&#10;mX/otAuViCHsc1RQh9DlUvqyJot+4jriyP253mKIsK+k7vEcw20rsyR5kRYNx4YaO/qsqWx2/1ZB&#10;Ydabqjg2W9P8jpPXrGunWZoq9fQ4fLyDCDSEu/jm/tYKZm9xbTwTj4BcX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4nH7EAAAA3AAAAA8AAAAAAAAAAAAAAAAAmAIAAGRycy9k&#10;b3ducmV2LnhtbFBLBQYAAAAABAAEAPUAAACJAwAAAAA=&#10;" adj="4805" filled="f" strokecolor="#92d050" strokeweight="1pt"/>
                <v:shape id="六边形 675"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G7+8YA&#10;AADcAAAADwAAAGRycy9kb3ducmV2LnhtbESPQWvCQBSE7wX/w/KEXopuEqlKdBURhBZapFbB4yP7&#10;TJZk34bsVuO/7xYKHoeZ+YZZrnvbiCt13jhWkI4TEMSF04ZLBcfv3WgOwgdkjY1jUnAnD+vV4GmJ&#10;uXY3/qLrIZQiQtjnqKAKoc2l9EVFFv3YtcTRu7jOYoiyK6Xu8BbhtpFZkkylRcNxocKWthUV9eHH&#10;Ktib949yf6o/TX1+SWZZ20yyNFXqedhvFiAC9eER/m+/aQXT2Sv8nY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XG7+8YAAADcAAAADwAAAAAAAAAAAAAAAACYAgAAZHJz&#10;L2Rvd25yZXYueG1sUEsFBgAAAAAEAAQA9QAAAIsDAAAAAA==&#10;" adj="4805" filled="f" strokecolor="#92d050" strokeweight="1pt"/>
                <v:shape id="六边形 676"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ljMYA&#10;AADcAAAADwAAAGRycy9kb3ducmV2LnhtbESP3WrCQBSE7wu+w3IEb4pukkKU6CoiFCy0SP0BLw/Z&#10;Y7IkezZkt5q+fbdQ6OUwM98wq81gW3Gn3hvHCtJZAoK4dNpwpeB8ep0uQPiArLF1TAq+ycNmPXpa&#10;YaHdgz/pfgyViBD2BSqoQ+gKKX1Zk0U/cx1x9G6utxii7Cupe3xEuG1lliS5tGg4LtTY0a6msjl+&#10;WQUH8/ZeHS7Nh2muz8k869qXLE2VmoyH7RJEoCH8h//ae60gn+fweyYeAbn+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aMljMYAAADcAAAADwAAAAAAAAAAAAAAAACYAgAAZHJz&#10;L2Rvd25yZXYueG1sUEsFBgAAAAAEAAQA9QAAAIsDAAAAAA==&#10;" adj="4805" filled="f" strokecolor="#92d050" strokeweight="1pt"/>
              </v:group>
            </w:pict>
          </mc:Fallback>
        </mc:AlternateContent>
      </w:r>
    </w:p>
    <w:p w:rsidR="005C0370" w:rsidRDefault="005C0370" w:rsidP="00AB249A">
      <w:pPr>
        <w:spacing w:before="0" w:after="120"/>
        <w:jc w:val="left"/>
        <w:rPr>
          <w:sz w:val="20"/>
        </w:rPr>
      </w:pPr>
      <w:r>
        <w:rPr>
          <w:rFonts w:hint="eastAsia"/>
          <w:noProof/>
          <w:sz w:val="20"/>
          <w:lang w:val="en-US"/>
        </w:rPr>
        <mc:AlternateContent>
          <mc:Choice Requires="wpg">
            <w:drawing>
              <wp:anchor distT="0" distB="0" distL="114300" distR="114300" simplePos="0" relativeHeight="251750400" behindDoc="0" locked="0" layoutInCell="1" allowOverlap="1" wp14:anchorId="2431D6D2" wp14:editId="270B021E">
                <wp:simplePos x="0" y="0"/>
                <wp:positionH relativeFrom="column">
                  <wp:posOffset>964777</wp:posOffset>
                </wp:positionH>
                <wp:positionV relativeFrom="paragraph">
                  <wp:posOffset>4533</wp:posOffset>
                </wp:positionV>
                <wp:extent cx="1489827" cy="1426819"/>
                <wp:effectExtent l="0" t="0" r="15240" b="21590"/>
                <wp:wrapNone/>
                <wp:docPr id="701" name="组合 701"/>
                <wp:cNvGraphicFramePr/>
                <a:graphic xmlns:a="http://schemas.openxmlformats.org/drawingml/2006/main">
                  <a:graphicData uri="http://schemas.microsoft.com/office/word/2010/wordprocessingGroup">
                    <wpg:wgp>
                      <wpg:cNvGrpSpPr/>
                      <wpg:grpSpPr>
                        <a:xfrm>
                          <a:off x="0" y="0"/>
                          <a:ext cx="1489827" cy="1426819"/>
                          <a:chOff x="0" y="0"/>
                          <a:chExt cx="4441923" cy="4633963"/>
                        </a:xfrm>
                        <a:noFill/>
                      </wpg:grpSpPr>
                      <wps:wsp>
                        <wps:cNvPr id="702" name="六边形 702"/>
                        <wps:cNvSpPr/>
                        <wps:spPr>
                          <a:xfrm>
                            <a:off x="1360967" y="1552353"/>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3" name="六边形 703"/>
                        <wps:cNvSpPr/>
                        <wps:spPr>
                          <a:xfrm>
                            <a:off x="2711302" y="786809"/>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4" name="六边形 704"/>
                        <wps:cNvSpPr/>
                        <wps:spPr>
                          <a:xfrm>
                            <a:off x="2711302" y="232853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5" name="六边形 705"/>
                        <wps:cNvSpPr/>
                        <wps:spPr>
                          <a:xfrm>
                            <a:off x="1350335" y="3094074"/>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6" name="六边形 706"/>
                        <wps:cNvSpPr/>
                        <wps:spPr>
                          <a:xfrm>
                            <a:off x="0" y="2307265"/>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7" name="六边形 707"/>
                        <wps:cNvSpPr/>
                        <wps:spPr>
                          <a:xfrm>
                            <a:off x="1360967" y="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8" name="六边形 708"/>
                        <wps:cNvSpPr/>
                        <wps:spPr>
                          <a:xfrm>
                            <a:off x="0" y="776176"/>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701" o:spid="_x0000_s1026" style="position:absolute;left:0;text-align:left;margin-left:75.95pt;margin-top:.35pt;width:117.3pt;height:112.35pt;z-index:251750400"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">
                <v:shape id="六边形 702"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EmKMMA&#10;AADcAAAADwAAAGRycy9kb3ducmV2LnhtbESPT2sCMRTE74V+h/CE3mqih1ZWo0hBEHqqf2CPj81z&#10;d+3mZZs8ddtPbwqFHoeZ+Q2zWA2+U1eKqQ1sYTI2oIir4FquLRz2m+cZqCTIDrvAZOGbEqyWjw8L&#10;LFy48Qddd1KrDOFUoIVGpC+0TlVDHtM49MTZO4XoUbKMtXYRbxnuOz015kV7bDkvNNjTW0PV5+7i&#10;LRzLQ/oSCq35OcftO65Fu1KsfRoN6zkooUH+w3/trbPwaqbweyYfAb2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9EmKMMAAADcAAAADwAAAAAAAAAAAAAAAACYAgAAZHJzL2Rv&#10;d25yZXYueG1sUEsFBgAAAAAEAAQA9QAAAIgDAAAAAA==&#10;" adj="4805" filled="f" strokecolor="#00b050" strokeweight="1pt"/>
                <v:shape id="六边形 703"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2Ds8IA&#10;AADcAAAADwAAAGRycy9kb3ducmV2LnhtbESPQWsCMRSE7wX/Q3hCbzWxhVq2RpFCQehJq+DxsXnu&#10;rm5etsmrrv56Uyh4HGbmG2Y6732rThRTE9jCeGRAEZfBNVxZ2Hx/Pr2BSoLssA1MFi6UYD4bPEyx&#10;cOHMKzqtpVIZwqlAC7VIV2idypo8plHoiLO3D9GjZBkr7SKeM9y3+tmYV+2x4bxQY0cfNZXH9a+3&#10;sN1t0o9QaMz1EJdfuBDtdmLt47BfvIMS6uUe/m8vnYWJeYG/M/kI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nYOzwgAAANwAAAAPAAAAAAAAAAAAAAAAAJgCAABkcnMvZG93&#10;bnJldi54bWxQSwUGAAAAAAQABAD1AAAAhwMAAAAA&#10;" adj="4805" filled="f" strokecolor="#00b050" strokeweight="1pt"/>
                <v:shape id="六边形 704"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Qbx8IA&#10;AADcAAAADwAAAGRycy9kb3ducmV2LnhtbESPQWsCMRSE7wX/Q3hCbzWxlFq2RpFCQehJq+DxsXnu&#10;rm5etsmrrv56Uyh4HGbmG2Y6732rThRTE9jCeGRAEZfBNVxZ2Hx/Pr2BSoLssA1MFi6UYD4bPEyx&#10;cOHMKzqtpVIZwqlAC7VIV2idypo8plHoiLO3D9GjZBkr7SKeM9y3+tmYV+2x4bxQY0cfNZXH9a+3&#10;sN1t0o9QaMz1EJdfuBDtdmLt47BfvIMS6uUe/m8vnYWJeYG/M/kI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dBvHwgAAANwAAAAPAAAAAAAAAAAAAAAAAJgCAABkcnMvZG93&#10;bnJldi54bWxQSwUGAAAAAAQABAD1AAAAhwMAAAAA&#10;" adj="4805" filled="f" strokecolor="#00b050" strokeweight="1pt"/>
                <v:shape id="六边形 705"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i+XMIA&#10;AADcAAAADwAAAGRycy9kb3ducmV2LnhtbESPQWsCMRSE7wX/Q3hCbzWx0Fq2RpFCQehJq+DxsXnu&#10;rm5etsmrrv56Uyh4HGbmG2Y6732rThRTE9jCeGRAEZfBNVxZ2Hx/Pr2BSoLssA1MFi6UYD4bPEyx&#10;cOHMKzqtpVIZwqlAC7VIV2idypo8plHoiLO3D9GjZBkr7SKeM9y3+tmYV+2x4bxQY0cfNZXH9a+3&#10;sN1t0o9QaMz1EJdfuBDtdmLt47BfvIMS6uUe/m8vnYWJeYG/M/kI6N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OL5cwgAAANwAAAAPAAAAAAAAAAAAAAAAAJgCAABkcnMvZG93&#10;bnJldi54bWxQSwUGAAAAAAQABAD1AAAAhwMAAAAA&#10;" adj="4805" filled="f" strokecolor="#00b050" strokeweight="1pt"/>
                <v:shape id="六边形 706"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ogK8IA&#10;AADcAAAADwAAAGRycy9kb3ducmV2LnhtbESPQWsCMRSE7wX/Q3iCt5rYg5bVKFIoCD1pLXh8bF53&#10;t928rMmrrv76RhA8DjPzDbNY9b5VJ4qpCWxhMjagiMvgGq4s7D/fn19BJUF22AYmCxdKsFoOnhZY&#10;uHDmLZ12UqkM4VSghVqkK7ROZU0e0zh0xNn7DtGjZBkr7SKeM9y3+sWYqfbYcF6osaO3msrf3Z+3&#10;8HXYp6NQaMz1J24+cC3aHcTa0bBfz0EJ9fII39sbZ2FmpnA7k4+AXv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6iArwgAAANwAAAAPAAAAAAAAAAAAAAAAAJgCAABkcnMvZG93&#10;bnJldi54bWxQSwUGAAAAAAQABAD1AAAAhwMAAAAA&#10;" adj="4805" filled="f" strokecolor="#00b050" strokeweight="1pt"/>
                <v:shape id="六边形 707"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FsMIA&#10;AADcAAAADwAAAGRycy9kb3ducmV2LnhtbESPQWsCMRSE7wX/Q3iCt5roQctqFCkIQk9aCx4fm9fd&#10;bTcva/Kqa399UxA8DjPzDbNc975VF4qpCWxhMjagiMvgGq4sHN+3zy+gkiA7bAOThRslWK8GT0ss&#10;XLjyni4HqVSGcCrQQi3SFVqnsiaPaRw64ux9huhRsoyVdhGvGe5bPTVmpj02nBdq7Oi1pvL78OMt&#10;fJyO6SwUGvP7FXdvuBHtTmLtaNhvFqCEenmE7+2dszA3c/g/k4+AX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WwwgAAANwAAAAPAAAAAAAAAAAAAAAAAJgCAABkcnMvZG93&#10;bnJldi54bWxQSwUGAAAAAAQABAD1AAAAhwMAAAAA&#10;" adj="4805" filled="f" strokecolor="#00b050" strokeweight="1pt"/>
                <v:shape id="六边形 708"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kRwr8A&#10;AADcAAAADwAAAGRycy9kb3ducmV2LnhtbERPTWsCMRC9F/wPYYTeamIPtqxGEaEgeNJa8Dhsxt3V&#10;zWRNRt321zcHwePjfc8WvW/VjWJqAlsYjwwo4jK4hisL+++vt09QSZAdtoHJwi8lWMwHLzMsXLjz&#10;lm47qVQO4VSghVqkK7ROZU0e0yh0xJk7huhRMoyVdhHvOdy3+t2YifbYcG6osaNVTeV5d/UWfg77&#10;dBEKjfk7xfUGl6LdQax9HfbLKSihXp7ih3vtLHyYvDafyUdAz/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ORHCvwAAANwAAAAPAAAAAAAAAAAAAAAAAJgCAABkcnMvZG93bnJl&#10;di54bWxQSwUGAAAAAAQABAD1AAAAhAMAAAAA&#10;" adj="4805" filled="f" strokecolor="#00b050" strokeweight="1pt"/>
              </v:group>
            </w:pict>
          </mc:Fallback>
        </mc:AlternateContent>
      </w: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r>
        <w:rPr>
          <w:rFonts w:hint="eastAsia"/>
          <w:noProof/>
          <w:sz w:val="20"/>
          <w:lang w:val="en-US"/>
        </w:rPr>
        <mc:AlternateContent>
          <mc:Choice Requires="wpg">
            <w:drawing>
              <wp:anchor distT="0" distB="0" distL="114300" distR="114300" simplePos="0" relativeHeight="251749376" behindDoc="0" locked="0" layoutInCell="1" allowOverlap="1" wp14:anchorId="48FC6EA3" wp14:editId="172D400E">
                <wp:simplePos x="0" y="0"/>
                <wp:positionH relativeFrom="column">
                  <wp:posOffset>3237025</wp:posOffset>
                </wp:positionH>
                <wp:positionV relativeFrom="paragraph">
                  <wp:posOffset>82069</wp:posOffset>
                </wp:positionV>
                <wp:extent cx="1489827" cy="1426819"/>
                <wp:effectExtent l="0" t="0" r="15240" b="21590"/>
                <wp:wrapNone/>
                <wp:docPr id="693" name="组合 693"/>
                <wp:cNvGraphicFramePr/>
                <a:graphic xmlns:a="http://schemas.openxmlformats.org/drawingml/2006/main">
                  <a:graphicData uri="http://schemas.microsoft.com/office/word/2010/wordprocessingGroup">
                    <wpg:wgp>
                      <wpg:cNvGrpSpPr/>
                      <wpg:grpSpPr>
                        <a:xfrm>
                          <a:off x="0" y="0"/>
                          <a:ext cx="1489827" cy="1426819"/>
                          <a:chOff x="0" y="0"/>
                          <a:chExt cx="4441923" cy="4633963"/>
                        </a:xfrm>
                        <a:noFill/>
                      </wpg:grpSpPr>
                      <wps:wsp>
                        <wps:cNvPr id="694" name="六边形 694"/>
                        <wps:cNvSpPr/>
                        <wps:spPr>
                          <a:xfrm>
                            <a:off x="1360967" y="1552353"/>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5" name="六边形 695"/>
                        <wps:cNvSpPr/>
                        <wps:spPr>
                          <a:xfrm>
                            <a:off x="2711302" y="786809"/>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6" name="六边形 696"/>
                        <wps:cNvSpPr/>
                        <wps:spPr>
                          <a:xfrm>
                            <a:off x="2711302" y="232853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7" name="六边形 697"/>
                        <wps:cNvSpPr/>
                        <wps:spPr>
                          <a:xfrm>
                            <a:off x="1350335" y="3094074"/>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8" name="六边形 698"/>
                        <wps:cNvSpPr/>
                        <wps:spPr>
                          <a:xfrm>
                            <a:off x="0" y="2307265"/>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9" name="六边形 699"/>
                        <wps:cNvSpPr/>
                        <wps:spPr>
                          <a:xfrm>
                            <a:off x="1360967" y="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0" name="六边形 700"/>
                        <wps:cNvSpPr/>
                        <wps:spPr>
                          <a:xfrm>
                            <a:off x="0" y="776176"/>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693" o:spid="_x0000_s1026" style="position:absolute;left:0;text-align:left;margin-left:254.9pt;margin-top:6.45pt;width:117.3pt;height:112.35pt;z-index:251749376"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">
                <v:shape id="六边形 694"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B3cQA&#10;AADcAAAADwAAAGRycy9kb3ducmV2LnhtbESPX2vCQBDE34V+h2MLfdNLSxEbPUMoFIQ++afg45Jb&#10;k2huL73bauqn7xUEH4eZ+Q2zKAbXqTOF2Ho28DzJQBFX3rZcG9htP8YzUFGQLXaeycAvRSiWD6MF&#10;5tZfeE3njdQqQTjmaKAR6XOtY9WQwzjxPXHyDj44lCRDrW3AS4K7Tr9k2VQ7bDktNNjTe0PVafPj&#10;DHztd/FbyLfZ9RhWn1iKtnsx5ulxKOeghAa5h2/tlTUwfXuF/zPp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fgd3EAAAA3AAAAA8AAAAAAAAAAAAAAAAAmAIAAGRycy9k&#10;b3ducmV2LnhtbFBLBQYAAAAABAAEAPUAAACJAwAAAAA=&#10;" adj="4805" filled="f" strokecolor="#00b050" strokeweight="1pt"/>
                <v:shape id="六边形 695"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kRsQA&#10;AADcAAAADwAAAGRycy9kb3ducmV2LnhtbESPX2vCQBDE34V+h2MLfdNLCxUbPUMoFIQ++afg45Jb&#10;k2huL73bauqn7xUEH4eZ+Q2zKAbXqTOF2Ho28DzJQBFX3rZcG9htP8YzUFGQLXaeycAvRSiWD6MF&#10;5tZfeE3njdQqQTjmaKAR6XOtY9WQwzjxPXHyDj44lCRDrW3AS4K7Tr9k2VQ7bDktNNjTe0PVafPj&#10;DHztd/FbyLfZ9RhWn1iKtnsx5ulxKOeghAa5h2/tlTUwfXuF/zPpCO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7TJEbEAAAA3AAAAA8AAAAAAAAAAAAAAAAAmAIAAGRycy9k&#10;b3ducmV2LnhtbFBLBQYAAAAABAAEAPUAAACJAwAAAAA=&#10;" adj="4805" filled="f" strokecolor="#00b050" strokeweight="1pt"/>
                <v:shape id="六边形 696"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6McIA&#10;AADcAAAADwAAAGRycy9kb3ducmV2LnhtbESPQWvCQBSE70L/w/IK3nRTD6GNriKCIHjSWvD4yL4m&#10;qdm36e5To7++WxA8DjPzDTNb9K5VFwqx8WzgbZyBIi69bbgycPhcj95BRUG22HomAzeKsJi/DGZY&#10;WH/lHV32UqkE4ViggVqkK7SOZU0O49h3xMn79sGhJBkqbQNeE9y1epJluXbYcFqosaNVTeVpf3YG&#10;vo6H+Cvkm+z+EzZbXIq2RzFm+Novp6CEenmGH+2NNZB/5PB/Jh0BP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AboxwgAAANwAAAAPAAAAAAAAAAAAAAAAAJgCAABkcnMvZG93&#10;bnJldi54bWxQSwUGAAAAAAQABAD1AAAAhwMAAAAA&#10;" adj="4805" filled="f" strokecolor="#00b050" strokeweight="1pt"/>
                <v:shape id="六边形 697"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0fqsQA&#10;AADcAAAADwAAAGRycy9kb3ducmV2LnhtbESPT2vCQBTE74V+h+UVequb9mBrdA1BEISe6h/w+Mg+&#10;k2j2bbr7qqmf3i0IPQ4z8xtmVgyuU2cKsfVs4HWUgSKuvG25NrDdLF8+QEVBtth5JgO/FKGYPz7M&#10;MLf+wl90XkutEoRjjgYakT7XOlYNOYwj3xMn7+CDQ0ky1NoGvCS46/Rblo21w5bTQoM9LRqqTusf&#10;Z2C338ZvId9m12NYfWIp2u7FmOenoZyCEhrkP3xvr6yB8eQd/s6kI6D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NH6rEAAAA3AAAAA8AAAAAAAAAAAAAAAAAmAIAAGRycy9k&#10;b3ducmV2LnhtbFBLBQYAAAAABAAEAPUAAACJAwAAAAA=&#10;" adj="4805" filled="f" strokecolor="#00b050" strokeweight="1pt"/>
                <v:shape id="六边形 698"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KL2MAA&#10;AADcAAAADwAAAGRycy9kb3ducmV2LnhtbERPTWvCQBC9F/wPywi9NRt7kDZ1FREEoaemKeQ4ZKdJ&#10;NDsbd6ea+uvdQ6HHx/tebSY3qAuF2Hs2sMhyUMSNtz23BqrP/dMLqCjIFgfPZOCXImzWs4cVFtZf&#10;+YMupbQqhXAs0EAnMhZax6YjhzHzI3Hivn1wKAmGVtuA1xTuBv2c50vtsOfU0OFIu46aU/njDHzV&#10;VTwL+T6/HcPhHbeibS3GPM6n7RsooUn+xX/ugzWwfE1r05l0BPT6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NKL2MAAAADcAAAADwAAAAAAAAAAAAAAAACYAgAAZHJzL2Rvd25y&#10;ZXYueG1sUEsFBgAAAAAEAAQA9QAAAIUDAAAAAA==&#10;" adj="4805" filled="f" strokecolor="#00b050" strokeweight="1pt"/>
                <v:shape id="六边形 699"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54uQ8IA&#10;AADcAAAADwAAAGRycy9kb3ducmV2LnhtbESPQWvCQBSE7wX/w/IEb3VjD1JTVxFBEDxpLeT4yL4m&#10;0ezbuPuq0V/vFgo9DjPzDTNf9q5VVwqx8WxgMs5AEZfeNlwZOH5uXt9BRUG22HomA3eKsFwMXuaY&#10;W3/jPV0PUqkE4ZijgVqky7WOZU0O49h3xMn79sGhJBkqbQPeEty1+i3Lptphw2mhxo7WNZXnw48z&#10;8FUc40XIN9njFLY7XIm2hRgzGvarD1BCvfyH/9pba2A6m8HvmXQE9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i5DwgAAANwAAAAPAAAAAAAAAAAAAAAAAJgCAABkcnMvZG93&#10;bnJldi54bWxQSwUGAAAAAAQABAD1AAAAhwMAAAAA&#10;" adj="4805" filled="f" strokecolor="#00b050" strokeweight="1pt"/>
                <v:shape id="六边形 700"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dxL8A&#10;AADcAAAADwAAAGRycy9kb3ducmV2LnhtbERPTWsCMRC9F/wPYYTeamIPtqxGEaEgeNJa8Dhsxt3V&#10;zWRNRt321zcHwePjfc8WvW/VjWJqAlsYjwwo4jK4hisL+++vt09QSZAdtoHJwi8lWMwHLzMsXLjz&#10;lm47qVQO4VSghVqkK7ROZU0e0yh0xJk7huhRMoyVdhHvOdy3+t2YifbYcG6osaNVTeV5d/UWfg77&#10;dBEKjfk7xfUGl6LdQax9HfbLKSihXp7ih3vtLHyYPD+fyUdAz/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wTx3EvwAAANwAAAAPAAAAAAAAAAAAAAAAAJgCAABkcnMvZG93bnJl&#10;di54bWxQSwUGAAAAAAQABAD1AAAAhAMAAAAA&#10;" adj="4805" filled="f" strokecolor="#00b050" strokeweight="1pt"/>
              </v:group>
            </w:pict>
          </mc:Fallback>
        </mc:AlternateContent>
      </w:r>
    </w:p>
    <w:p w:rsidR="005C0370" w:rsidRDefault="005C0370" w:rsidP="00AB249A">
      <w:pPr>
        <w:spacing w:before="0" w:after="120"/>
        <w:jc w:val="left"/>
        <w:rPr>
          <w:sz w:val="20"/>
        </w:rPr>
      </w:pPr>
      <w:r>
        <w:rPr>
          <w:rFonts w:hint="eastAsia"/>
          <w:noProof/>
          <w:sz w:val="20"/>
          <w:lang w:val="en-US"/>
        </w:rPr>
        <mc:AlternateContent>
          <mc:Choice Requires="wpg">
            <w:drawing>
              <wp:anchor distT="0" distB="0" distL="114300" distR="114300" simplePos="0" relativeHeight="251751424" behindDoc="0" locked="0" layoutInCell="1" allowOverlap="1" wp14:anchorId="7CDF5E7D" wp14:editId="2038E4FD">
                <wp:simplePos x="0" y="0"/>
                <wp:positionH relativeFrom="column">
                  <wp:posOffset>1849978</wp:posOffset>
                </wp:positionH>
                <wp:positionV relativeFrom="paragraph">
                  <wp:posOffset>81094</wp:posOffset>
                </wp:positionV>
                <wp:extent cx="1489827" cy="1426819"/>
                <wp:effectExtent l="0" t="0" r="15240" b="21590"/>
                <wp:wrapNone/>
                <wp:docPr id="709" name="组合 709"/>
                <wp:cNvGraphicFramePr/>
                <a:graphic xmlns:a="http://schemas.openxmlformats.org/drawingml/2006/main">
                  <a:graphicData uri="http://schemas.microsoft.com/office/word/2010/wordprocessingGroup">
                    <wpg:wgp>
                      <wpg:cNvGrpSpPr/>
                      <wpg:grpSpPr>
                        <a:xfrm>
                          <a:off x="0" y="0"/>
                          <a:ext cx="1489827" cy="1426819"/>
                          <a:chOff x="0" y="0"/>
                          <a:chExt cx="4441923" cy="4633963"/>
                        </a:xfrm>
                        <a:noFill/>
                      </wpg:grpSpPr>
                      <wps:wsp>
                        <wps:cNvPr id="710" name="六边形 710"/>
                        <wps:cNvSpPr/>
                        <wps:spPr>
                          <a:xfrm>
                            <a:off x="1360967" y="1552353"/>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1" name="六边形 711"/>
                        <wps:cNvSpPr/>
                        <wps:spPr>
                          <a:xfrm>
                            <a:off x="2711302" y="786809"/>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2" name="六边形 712"/>
                        <wps:cNvSpPr/>
                        <wps:spPr>
                          <a:xfrm>
                            <a:off x="2711302" y="232853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3" name="六边形 713"/>
                        <wps:cNvSpPr/>
                        <wps:spPr>
                          <a:xfrm>
                            <a:off x="1350335" y="3094074"/>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4" name="六边形 714"/>
                        <wps:cNvSpPr/>
                        <wps:spPr>
                          <a:xfrm>
                            <a:off x="0" y="2307265"/>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5" name="六边形 715"/>
                        <wps:cNvSpPr/>
                        <wps:spPr>
                          <a:xfrm>
                            <a:off x="1360967" y="0"/>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6" name="六边形 716"/>
                        <wps:cNvSpPr/>
                        <wps:spPr>
                          <a:xfrm>
                            <a:off x="0" y="776176"/>
                            <a:ext cx="1730621" cy="1539889"/>
                          </a:xfrm>
                          <a:prstGeom prst="hexagon">
                            <a:avLst/>
                          </a:prstGeom>
                          <a:grpFill/>
                          <a:ln w="12700">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组合 709" o:spid="_x0000_s1026" style="position:absolute;left:0;text-align:left;margin-left:145.65pt;margin-top:6.4pt;width:117.3pt;height:112.35pt;z-index:251751424" coordsize="44419,463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">
                <v:shape id="六边形 710" o:spid="_x0000_s1027" type="#_x0000_t9" style="position:absolute;left:13609;top:15523;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aLGb8A&#10;AADcAAAADwAAAGRycy9kb3ducmV2LnhtbERPS4vCMBC+L/gfwgh7W1M9qHSNIoIg7MkXeBya2bba&#10;TGoyq11/vTkIHj++92zRuUbdKMTas4HhIANFXHhbc2ngsF9/TUFFQbbYeCYD/xRhMe99zDC3/s5b&#10;uu2kVCmEY44GKpE21zoWFTmMA98SJ+7XB4eSYCi1DXhP4a7Roywba4c1p4YKW1pVVFx2f87A8XSI&#10;VyFfZ49z2PzgUrQ9iTGf/W75DUqok7f45d5YA5Nhmp/OpCOg5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losZvwAAANwAAAAPAAAAAAAAAAAAAAAAAJgCAABkcnMvZG93bnJl&#10;di54bWxQSwUGAAAAAAQABAD1AAAAhAMAAAAA&#10;" adj="4805" filled="f" strokecolor="#00b050" strokeweight="1pt"/>
                <v:shape id="六边形 711" o:spid="_x0000_s1028" type="#_x0000_t9" style="position:absolute;left:27113;top:7868;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ougsIA&#10;AADcAAAADwAAAGRycy9kb3ducmV2LnhtbESPQWvCQBSE70L/w/IK3nQTD1qiq4hQEDxpLXh8ZF+T&#10;1OzbdPepaX99VxA8DjPzDbNY9a5VVwqx8WwgH2egiEtvG64MHD/eR2+goiBbbD2TgV+KsFq+DBZY&#10;WH/jPV0PUqkE4ViggVqkK7SOZU0O49h3xMn78sGhJBkqbQPeEty1epJlU+2w4bRQY0ebmsrz4eIM&#10;fJ6O8UfIN9nfd9jucC3ansSY4Wu/noMS6uUZfrS31sAsz+F+Jh0Bvf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2i6CwgAAANwAAAAPAAAAAAAAAAAAAAAAAJgCAABkcnMvZG93&#10;bnJldi54bWxQSwUGAAAAAAQABAD1AAAAhwMAAAAA&#10;" adj="4805" filled="f" strokecolor="#00b050" strokeweight="1pt"/>
                <v:shape id="六边形 712" o:spid="_x0000_s1029" type="#_x0000_t9" style="position:absolute;left:27113;top:23285;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iw9cIA&#10;AADcAAAADwAAAGRycy9kb3ducmV2LnhtbESPQWsCMRSE70L/Q3iCN83qQcvWKCIIgietBY+Pzevu&#10;tpuXbfLU1V/fCILHYWa+YebLzjXqQiHWng2MRxko4sLbmksDx8/N8B1UFGSLjWcycKMIy8Vbb465&#10;9Vfe0+UgpUoQjjkaqETaXOtYVOQwjnxLnLxvHxxKkqHUNuA1wV2jJ1k21Q5rTgsVtrSuqPg9nJ2B&#10;r9Mx/gn5Orv/hO0OV6LtSYwZ9LvVByihTl7hZ3trDczGE3icSUdAL/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LD1wgAAANwAAAAPAAAAAAAAAAAAAAAAAJgCAABkcnMvZG93&#10;bnJldi54bWxQSwUGAAAAAAQABAD1AAAAhwMAAAAA&#10;" adj="4805" filled="f" strokecolor="#00b050" strokeweight="1pt"/>
                <v:shape id="六边形 713" o:spid="_x0000_s1030" type="#_x0000_t9" style="position:absolute;left:13503;top:30940;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QVbsIA&#10;AADcAAAADwAAAGRycy9kb3ducmV2LnhtbESPQWsCMRSE7wX/Q3hCbzVrC62sRhGhIHjSKnh8bJ67&#10;q5uXNXnq6q83hUKPw8x8w0xmnWvUlUKsPRsYDjJQxIW3NZcGtj/fbyNQUZAtNp7JwJ0izKa9lwnm&#10;1t94TdeNlCpBOOZooBJpc61jUZHDOPAtcfIOPjiUJEOpbcBbgrtGv2fZp3ZYc1qosKVFRcVpc3EG&#10;dvttPAv5Onscw3KFc9F2L8a89rv5GJRQJ//hv/bSGvgafsDvmXQE9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BVuwgAAANwAAAAPAAAAAAAAAAAAAAAAAJgCAABkcnMvZG93&#10;bnJldi54bWxQSwUGAAAAAAQABAD1AAAAhwMAAAAA&#10;" adj="4805" filled="f" strokecolor="#00b050" strokeweight="1pt"/>
                <v:shape id="六边形 714" o:spid="_x0000_s1031" type="#_x0000_t9" style="position:absolute;top:23072;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2NGsIA&#10;AADcAAAADwAAAGRycy9kb3ducmV2LnhtbESPQWsCMRSE7wX/Q3hCbzVrKa2sRhGhIHjSKnh8bJ67&#10;q5uXNXnq6q83hUKPw8x8w0xmnWvUlUKsPRsYDjJQxIW3NZcGtj/fbyNQUZAtNp7JwJ0izKa9lwnm&#10;1t94TdeNlCpBOOZooBJpc61jUZHDOPAtcfIOPjiUJEOpbcBbgrtGv2fZp3ZYc1qosKVFRcVpc3EG&#10;dvttPAv5Onscw3KFc9F2L8a89rv5GJRQJ//hv/bSGvgafsDvmXQE9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rY0awgAAANwAAAAPAAAAAAAAAAAAAAAAAJgCAABkcnMvZG93&#10;bnJldi54bWxQSwUGAAAAAAQABAD1AAAAhwMAAAAA&#10;" adj="4805" filled="f" strokecolor="#00b050" strokeweight="1pt"/>
                <v:shape id="六边形 715" o:spid="_x0000_s1032" type="#_x0000_t9" style="position:absolute;left:13609;width:17306;height:15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EogcIA&#10;AADcAAAADwAAAGRycy9kb3ducmV2LnhtbESPQWsCMRSE7wX/Q3hCbzVroa2sRhGhIHjSKnh8bJ67&#10;q5uXNXnq6q83hUKPw8x8w0xmnWvUlUKsPRsYDjJQxIW3NZcGtj/fbyNQUZAtNp7JwJ0izKa9lwnm&#10;1t94TdeNlCpBOOZooBJpc61jUZHDOPAtcfIOPjiUJEOpbcBbgrtGv2fZp3ZYc1qosKVFRcVpc3EG&#10;dvttPAv5Onscw3KFc9F2L8a89rv5GJRQJ//hv/bSGvgafsDvmXQE9PQ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4SiBwgAAANwAAAAPAAAAAAAAAAAAAAAAAJgCAABkcnMvZG93&#10;bnJldi54bWxQSwUGAAAAAAQABAD1AAAAhwMAAAAA&#10;" adj="4805" filled="f" strokecolor="#00b050" strokeweight="1pt"/>
                <v:shape id="六边形 716" o:spid="_x0000_s1033" type="#_x0000_t9" style="position:absolute;top:7761;width:17306;height:1539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O29sMA&#10;AADcAAAADwAAAGRycy9kb3ducmV2LnhtbESPzWrDMBCE74W8g9hCb42cHtLgRDahUAj01PyAj4u1&#10;sZ1YK0faJm6fPioUehxm5htmVY6uV1cKsfNsYDbNQBHX3nbcGNjv3p8XoKIgW+w9k4FvilAWk4cV&#10;5tbf+JOuW2lUgnDM0UArMuRax7olh3HqB+LkHX1wKEmGRtuAtwR3vX7Jsrl22HFaaHGgt5bq8/bL&#10;GThU+3gR8l32cwqbD1yLtpUY8/Q4rpeghEb5D/+1N9bA62wOv2fSEdD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O29sMAAADcAAAADwAAAAAAAAAAAAAAAACYAgAAZHJzL2Rv&#10;d25yZXYueG1sUEsFBgAAAAAEAAQA9QAAAIgDAAAAAA==&#10;" adj="4805" filled="f" strokecolor="#00b050" strokeweight="1pt"/>
              </v:group>
            </w:pict>
          </mc:Fallback>
        </mc:AlternateContent>
      </w: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Default="005C0370" w:rsidP="00AB249A">
      <w:pPr>
        <w:spacing w:before="0" w:after="120"/>
        <w:jc w:val="left"/>
        <w:rPr>
          <w:sz w:val="20"/>
        </w:rPr>
      </w:pPr>
    </w:p>
    <w:p w:rsidR="005C0370" w:rsidRPr="00AB249A" w:rsidRDefault="005C0370" w:rsidP="00AB249A">
      <w:pPr>
        <w:spacing w:before="0" w:after="120"/>
        <w:jc w:val="left"/>
        <w:rPr>
          <w:sz w:val="20"/>
        </w:rPr>
      </w:pPr>
    </w:p>
    <w:p w:rsidR="004B3D61" w:rsidRDefault="004B3D61" w:rsidP="004B3D61">
      <w:pPr>
        <w:pStyle w:val="TF"/>
        <w:rPr>
          <w:lang w:val="en-US" w:eastAsia="zh-CN"/>
        </w:rPr>
      </w:pPr>
    </w:p>
    <w:p w:rsidR="004B3D61" w:rsidRPr="00AB249A" w:rsidRDefault="007F5AC9" w:rsidP="00AB249A">
      <w:pPr>
        <w:pStyle w:val="TAH"/>
        <w:keepNext w:val="0"/>
        <w:rPr>
          <w:rFonts w:eastAsia="Calibri"/>
        </w:rPr>
      </w:pPr>
      <w:r>
        <w:rPr>
          <w:rFonts w:eastAsia="Calibri" w:hint="eastAsia"/>
        </w:rPr>
        <w:t>Figure 2.2-</w:t>
      </w:r>
      <w:proofErr w:type="gramStart"/>
      <w:r>
        <w:rPr>
          <w:rFonts w:eastAsia="Calibri" w:hint="eastAsia"/>
        </w:rPr>
        <w:t>3</w:t>
      </w:r>
      <w:r w:rsidR="004B3D61" w:rsidRPr="00AB249A">
        <w:rPr>
          <w:rFonts w:eastAsia="Calibri" w:hint="eastAsia"/>
        </w:rPr>
        <w:t xml:space="preserve">  layout</w:t>
      </w:r>
      <w:proofErr w:type="gramEnd"/>
      <w:r w:rsidR="004B3D61" w:rsidRPr="00AB249A">
        <w:rPr>
          <w:rFonts w:eastAsia="Calibri" w:hint="eastAsia"/>
        </w:rPr>
        <w:t xml:space="preserve"> for coexistence between NTN systems </w:t>
      </w:r>
      <w:r w:rsidR="00AB249A">
        <w:rPr>
          <w:rFonts w:eastAsiaTheme="minorEastAsia" w:hint="eastAsia"/>
          <w:lang w:eastAsia="zh-CN"/>
        </w:rPr>
        <w:t>(</w:t>
      </w:r>
      <w:r w:rsidR="004B3D61" w:rsidRPr="00AB249A">
        <w:rPr>
          <w:rFonts w:eastAsia="Calibri" w:hint="eastAsia"/>
        </w:rPr>
        <w:t>different</w:t>
      </w:r>
      <w:r w:rsidR="00AB249A">
        <w:rPr>
          <w:rFonts w:eastAsiaTheme="minorEastAsia" w:hint="eastAsia"/>
          <w:lang w:eastAsia="zh-CN"/>
        </w:rPr>
        <w:t xml:space="preserve"> height</w:t>
      </w:r>
      <w:r w:rsidR="004B3D61" w:rsidRPr="00AB249A">
        <w:rPr>
          <w:rFonts w:eastAsia="Calibri" w:hint="eastAsia"/>
        </w:rPr>
        <w:t xml:space="preserve"> satellites</w:t>
      </w:r>
      <w:r w:rsidR="00AB249A">
        <w:rPr>
          <w:rFonts w:eastAsiaTheme="minorEastAsia" w:hint="eastAsia"/>
          <w:lang w:eastAsia="zh-CN"/>
        </w:rPr>
        <w:t>)</w:t>
      </w:r>
    </w:p>
    <w:p w:rsidR="001973EE" w:rsidRDefault="001973EE" w:rsidP="004B3D61">
      <w:pPr>
        <w:spacing w:before="0" w:after="120"/>
        <w:jc w:val="left"/>
        <w:rPr>
          <w:sz w:val="20"/>
        </w:rPr>
      </w:pPr>
    </w:p>
    <w:p w:rsidR="00CA2B4A" w:rsidRDefault="00CA2B4A" w:rsidP="00CA2B4A">
      <w:pPr>
        <w:pStyle w:val="2"/>
      </w:pPr>
      <w:r>
        <w:rPr>
          <w:rFonts w:hint="eastAsia"/>
        </w:rPr>
        <w:t xml:space="preserve">2.3. </w:t>
      </w:r>
      <w:r w:rsidRPr="00CA2B4A">
        <w:t xml:space="preserve">Simulation </w:t>
      </w:r>
      <w:r w:rsidR="00A249FB">
        <w:rPr>
          <w:rFonts w:hint="eastAsia"/>
        </w:rPr>
        <w:t xml:space="preserve">parameters </w:t>
      </w:r>
      <w:r w:rsidRPr="00CA2B4A">
        <w:t>assumptions</w:t>
      </w:r>
    </w:p>
    <w:p w:rsidR="00643AD7" w:rsidRDefault="00CA2B4A" w:rsidP="00CA2B4A">
      <w:pPr>
        <w:spacing w:before="0" w:after="120"/>
        <w:jc w:val="left"/>
        <w:rPr>
          <w:sz w:val="20"/>
        </w:rPr>
      </w:pPr>
      <w:r>
        <w:rPr>
          <w:rFonts w:hint="eastAsia"/>
          <w:sz w:val="20"/>
        </w:rPr>
        <w:t xml:space="preserve">RAN4 has decided that </w:t>
      </w:r>
      <w:r>
        <w:rPr>
          <w:sz w:val="20"/>
        </w:rPr>
        <w:t>“</w:t>
      </w:r>
      <w:r w:rsidRPr="00CA2B4A">
        <w:rPr>
          <w:sz w:val="20"/>
        </w:rPr>
        <w:t>Use TR 38.821 as a baseline/starting point</w:t>
      </w:r>
      <w:r>
        <w:rPr>
          <w:sz w:val="20"/>
        </w:rPr>
        <w:t>”</w:t>
      </w:r>
      <w:r>
        <w:rPr>
          <w:rFonts w:hint="eastAsia"/>
          <w:sz w:val="20"/>
        </w:rPr>
        <w:t xml:space="preserve">. </w:t>
      </w:r>
      <w:r>
        <w:rPr>
          <w:sz w:val="20"/>
        </w:rPr>
        <w:t>T</w:t>
      </w:r>
      <w:r>
        <w:rPr>
          <w:rFonts w:hint="eastAsia"/>
          <w:sz w:val="20"/>
        </w:rPr>
        <w:t>he simulation assumptions defined in section 6.1.1 in TR38.821</w:t>
      </w:r>
      <w:r w:rsidR="00BB6CDF">
        <w:rPr>
          <w:rFonts w:hint="eastAsia"/>
          <w:sz w:val="20"/>
        </w:rPr>
        <w:t xml:space="preserve"> [4]</w:t>
      </w:r>
      <w:r>
        <w:rPr>
          <w:rFonts w:hint="eastAsia"/>
          <w:sz w:val="20"/>
        </w:rPr>
        <w:t xml:space="preserve"> can be as baselin</w:t>
      </w:r>
      <w:r w:rsidR="00643AD7">
        <w:rPr>
          <w:rFonts w:hint="eastAsia"/>
          <w:sz w:val="20"/>
        </w:rPr>
        <w:t>e</w:t>
      </w:r>
      <w:r>
        <w:rPr>
          <w:rFonts w:hint="eastAsia"/>
          <w:sz w:val="20"/>
        </w:rPr>
        <w:t>.</w:t>
      </w:r>
    </w:p>
    <w:p w:rsidR="00CA2B4A" w:rsidRDefault="00CA2B4A" w:rsidP="00CA2B4A">
      <w:pPr>
        <w:spacing w:before="0" w:after="120"/>
        <w:jc w:val="left"/>
        <w:rPr>
          <w:sz w:val="20"/>
        </w:rPr>
      </w:pPr>
      <w:r>
        <w:rPr>
          <w:rFonts w:hint="eastAsia"/>
          <w:sz w:val="20"/>
        </w:rPr>
        <w:t>T</w:t>
      </w:r>
      <w:r w:rsidRPr="00CA2B4A">
        <w:rPr>
          <w:sz w:val="20"/>
        </w:rPr>
        <w:t xml:space="preserve">wo sets of satellite parameters are considered as </w:t>
      </w:r>
      <w:r>
        <w:rPr>
          <w:rFonts w:hint="eastAsia"/>
          <w:sz w:val="20"/>
        </w:rPr>
        <w:t>in Table</w:t>
      </w:r>
      <w:r w:rsidR="00AB249A">
        <w:rPr>
          <w:rFonts w:hint="eastAsia"/>
          <w:sz w:val="20"/>
        </w:rPr>
        <w:t xml:space="preserve"> 2.3-1</w:t>
      </w:r>
      <w:r w:rsidR="00643AD7">
        <w:rPr>
          <w:rFonts w:hint="eastAsia"/>
          <w:sz w:val="20"/>
        </w:rPr>
        <w:t xml:space="preserve"> and Table 2.3-2.</w:t>
      </w:r>
    </w:p>
    <w:p w:rsidR="00AB249A" w:rsidRPr="00864403" w:rsidRDefault="00AB249A" w:rsidP="00302DFF">
      <w:pPr>
        <w:pStyle w:val="TAH"/>
        <w:spacing w:after="80"/>
        <w:rPr>
          <w:rFonts w:eastAsia="Calibri"/>
        </w:rPr>
      </w:pPr>
      <w:r w:rsidRPr="00864403">
        <w:rPr>
          <w:rFonts w:eastAsia="Calibri"/>
        </w:rPr>
        <w:t>T</w:t>
      </w:r>
      <w:r w:rsidRPr="00864403">
        <w:rPr>
          <w:rFonts w:eastAsia="Calibri" w:hint="eastAsia"/>
        </w:rPr>
        <w:t xml:space="preserve">able </w:t>
      </w:r>
      <w:r w:rsidRPr="00302DFF">
        <w:rPr>
          <w:rFonts w:eastAsia="Calibri" w:hint="eastAsia"/>
        </w:rPr>
        <w:t>2.3-1 Set-1 satellite parameters</w:t>
      </w:r>
      <w:r w:rsidRPr="00864403">
        <w:rPr>
          <w:rFonts w:eastAsia="Calibri" w:hint="eastAsia"/>
        </w:rPr>
        <w:t xml:space="preserve"> for co-existence study</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1788"/>
        <w:gridCol w:w="1840"/>
        <w:gridCol w:w="1906"/>
      </w:tblGrid>
      <w:tr w:rsidR="00CA3C6B" w:rsidRPr="00450CE8" w:rsidTr="00DC6D2E">
        <w:trPr>
          <w:jc w:val="center"/>
        </w:trPr>
        <w:tc>
          <w:tcPr>
            <w:tcW w:w="4138" w:type="dxa"/>
            <w:gridSpan w:val="2"/>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Satellite orbit</w:t>
            </w: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GEO</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LEO-1200</w:t>
            </w:r>
          </w:p>
        </w:tc>
      </w:tr>
      <w:tr w:rsidR="00CA3C6B" w:rsidRPr="00450CE8" w:rsidTr="00DC6D2E">
        <w:trPr>
          <w:jc w:val="center"/>
        </w:trPr>
        <w:tc>
          <w:tcPr>
            <w:tcW w:w="4138" w:type="dxa"/>
            <w:gridSpan w:val="2"/>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Satellite altitude</w:t>
            </w: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35786 km</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1200 km</w:t>
            </w:r>
          </w:p>
        </w:tc>
      </w:tr>
      <w:tr w:rsidR="00CA3C6B" w:rsidRPr="00450CE8" w:rsidTr="00DC6D2E">
        <w:trPr>
          <w:jc w:val="center"/>
        </w:trPr>
        <w:tc>
          <w:tcPr>
            <w:tcW w:w="7884" w:type="dxa"/>
            <w:gridSpan w:val="4"/>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Payload characteristics for DL transmissions</w:t>
            </w:r>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Satellite EIRP density</w:t>
            </w:r>
          </w:p>
        </w:tc>
        <w:tc>
          <w:tcPr>
            <w:tcW w:w="1788" w:type="dxa"/>
            <w:vMerge w:val="restart"/>
            <w:vAlign w:val="center"/>
          </w:tcPr>
          <w:p w:rsidR="00CA3C6B" w:rsidRPr="00AB249A" w:rsidRDefault="00CA3C6B" w:rsidP="00AB249A">
            <w:pPr>
              <w:snapToGrid w:val="0"/>
              <w:spacing w:before="0" w:after="0"/>
              <w:jc w:val="center"/>
              <w:rPr>
                <w:rFonts w:eastAsiaTheme="minorEastAsia"/>
                <w:sz w:val="18"/>
                <w:szCs w:val="15"/>
              </w:rPr>
            </w:pPr>
            <w:r>
              <w:rPr>
                <w:rFonts w:eastAsiaTheme="minorEastAsia" w:hint="eastAsia"/>
                <w:sz w:val="18"/>
                <w:szCs w:val="15"/>
              </w:rPr>
              <w:t>2GHz</w:t>
            </w: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59 </w:t>
            </w:r>
            <w:proofErr w:type="spellStart"/>
            <w:r w:rsidRPr="00AB249A">
              <w:rPr>
                <w:rFonts w:eastAsiaTheme="minorEastAsia"/>
                <w:sz w:val="18"/>
                <w:szCs w:val="15"/>
              </w:rPr>
              <w:t>dBW</w:t>
            </w:r>
            <w:proofErr w:type="spellEnd"/>
            <w:r w:rsidRPr="00AB249A">
              <w:rPr>
                <w:rFonts w:eastAsiaTheme="minorEastAsia"/>
                <w:sz w:val="18"/>
                <w:szCs w:val="15"/>
              </w:rPr>
              <w:t>/MHz</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40 </w:t>
            </w:r>
            <w:proofErr w:type="spellStart"/>
            <w:r w:rsidRPr="00AB249A">
              <w:rPr>
                <w:rFonts w:eastAsiaTheme="minorEastAsia"/>
                <w:sz w:val="18"/>
                <w:szCs w:val="15"/>
              </w:rPr>
              <w:t>dBW</w:t>
            </w:r>
            <w:proofErr w:type="spellEnd"/>
            <w:r w:rsidRPr="00AB249A">
              <w:rPr>
                <w:rFonts w:eastAsiaTheme="minorEastAsia"/>
                <w:sz w:val="18"/>
                <w:szCs w:val="15"/>
              </w:rPr>
              <w:t>/MHz</w:t>
            </w:r>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Satellite </w:t>
            </w:r>
            <w:proofErr w:type="spellStart"/>
            <w:r w:rsidRPr="00AB249A">
              <w:rPr>
                <w:rFonts w:eastAsiaTheme="minorEastAsia"/>
                <w:sz w:val="18"/>
                <w:szCs w:val="15"/>
              </w:rPr>
              <w:t>Tx</w:t>
            </w:r>
            <w:proofErr w:type="spellEnd"/>
            <w:r w:rsidRPr="00AB249A">
              <w:rPr>
                <w:rFonts w:eastAsiaTheme="minorEastAsia"/>
                <w:sz w:val="18"/>
                <w:szCs w:val="15"/>
              </w:rPr>
              <w:t xml:space="preserve"> max Gain</w:t>
            </w:r>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51 </w:t>
            </w:r>
            <w:proofErr w:type="spellStart"/>
            <w:r w:rsidRPr="00AB249A">
              <w:rPr>
                <w:rFonts w:eastAsiaTheme="minorEastAsia"/>
                <w:sz w:val="18"/>
                <w:szCs w:val="15"/>
              </w:rPr>
              <w:t>dBi</w:t>
            </w:r>
            <w:proofErr w:type="spellEnd"/>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30 </w:t>
            </w:r>
            <w:proofErr w:type="spellStart"/>
            <w:r w:rsidRPr="00AB249A">
              <w:rPr>
                <w:rFonts w:eastAsiaTheme="minorEastAsia"/>
                <w:sz w:val="18"/>
                <w:szCs w:val="15"/>
              </w:rPr>
              <w:t>dBi</w:t>
            </w:r>
            <w:proofErr w:type="spellEnd"/>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3dB </w:t>
            </w:r>
            <w:proofErr w:type="spellStart"/>
            <w:r w:rsidRPr="00AB249A">
              <w:rPr>
                <w:rFonts w:eastAsiaTheme="minorEastAsia"/>
                <w:sz w:val="18"/>
                <w:szCs w:val="15"/>
              </w:rPr>
              <w:t>beamwidth</w:t>
            </w:r>
            <w:proofErr w:type="spellEnd"/>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0.4011 </w:t>
            </w:r>
            <w:proofErr w:type="spellStart"/>
            <w:r w:rsidRPr="00AB249A">
              <w:rPr>
                <w:rFonts w:eastAsiaTheme="minorEastAsia"/>
                <w:sz w:val="18"/>
                <w:szCs w:val="15"/>
              </w:rPr>
              <w:t>deg</w:t>
            </w:r>
            <w:proofErr w:type="spellEnd"/>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4.4127 </w:t>
            </w:r>
            <w:proofErr w:type="spellStart"/>
            <w:r w:rsidRPr="00AB249A">
              <w:rPr>
                <w:rFonts w:eastAsiaTheme="minorEastAsia"/>
                <w:sz w:val="18"/>
                <w:szCs w:val="15"/>
              </w:rPr>
              <w:t>deg</w:t>
            </w:r>
            <w:proofErr w:type="spellEnd"/>
          </w:p>
        </w:tc>
      </w:tr>
      <w:tr w:rsidR="00CA3C6B" w:rsidRPr="00450CE8" w:rsidTr="00DC6D2E">
        <w:trPr>
          <w:jc w:val="center"/>
        </w:trPr>
        <w:tc>
          <w:tcPr>
            <w:tcW w:w="2350" w:type="dxa"/>
            <w:vAlign w:val="center"/>
          </w:tcPr>
          <w:p w:rsidR="00CA3C6B" w:rsidRPr="00AB249A" w:rsidRDefault="00CA3C6B" w:rsidP="00CA3C6B">
            <w:pPr>
              <w:snapToGrid w:val="0"/>
              <w:spacing w:before="0" w:after="0"/>
              <w:jc w:val="center"/>
              <w:rPr>
                <w:rFonts w:eastAsiaTheme="minorEastAsia"/>
                <w:sz w:val="18"/>
                <w:szCs w:val="15"/>
              </w:rPr>
            </w:pPr>
            <w:r w:rsidRPr="00AB249A">
              <w:rPr>
                <w:rFonts w:eastAsiaTheme="minorEastAsia"/>
                <w:sz w:val="18"/>
                <w:szCs w:val="15"/>
              </w:rPr>
              <w:t>Satellite beam diameter</w:t>
            </w:r>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250 km</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90 km</w:t>
            </w:r>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Satellite EIRP density</w:t>
            </w:r>
          </w:p>
        </w:tc>
        <w:tc>
          <w:tcPr>
            <w:tcW w:w="1788" w:type="dxa"/>
            <w:vMerge w:val="restart"/>
            <w:vAlign w:val="center"/>
          </w:tcPr>
          <w:p w:rsidR="00CA3C6B" w:rsidRPr="00AB249A" w:rsidRDefault="00CA3C6B" w:rsidP="00AB249A">
            <w:pPr>
              <w:snapToGrid w:val="0"/>
              <w:spacing w:before="0" w:after="0"/>
              <w:jc w:val="center"/>
              <w:rPr>
                <w:rFonts w:eastAsiaTheme="minorEastAsia"/>
                <w:sz w:val="18"/>
                <w:szCs w:val="15"/>
              </w:rPr>
            </w:pPr>
            <w:r>
              <w:rPr>
                <w:rFonts w:eastAsiaTheme="minorEastAsia" w:hint="eastAsia"/>
                <w:sz w:val="18"/>
                <w:szCs w:val="15"/>
              </w:rPr>
              <w:t>20GHz</w:t>
            </w: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40 </w:t>
            </w:r>
            <w:proofErr w:type="spellStart"/>
            <w:r w:rsidRPr="00AB249A">
              <w:rPr>
                <w:rFonts w:eastAsiaTheme="minorEastAsia"/>
                <w:sz w:val="18"/>
                <w:szCs w:val="15"/>
              </w:rPr>
              <w:t>dBW</w:t>
            </w:r>
            <w:proofErr w:type="spellEnd"/>
            <w:r w:rsidRPr="00AB249A">
              <w:rPr>
                <w:rFonts w:eastAsiaTheme="minorEastAsia"/>
                <w:sz w:val="18"/>
                <w:szCs w:val="15"/>
              </w:rPr>
              <w:t>/MHz</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10 </w:t>
            </w:r>
            <w:proofErr w:type="spellStart"/>
            <w:r w:rsidRPr="00AB249A">
              <w:rPr>
                <w:rFonts w:eastAsiaTheme="minorEastAsia"/>
                <w:sz w:val="18"/>
                <w:szCs w:val="15"/>
              </w:rPr>
              <w:t>dBW</w:t>
            </w:r>
            <w:proofErr w:type="spellEnd"/>
            <w:r w:rsidRPr="00AB249A">
              <w:rPr>
                <w:rFonts w:eastAsiaTheme="minorEastAsia"/>
                <w:sz w:val="18"/>
                <w:szCs w:val="15"/>
              </w:rPr>
              <w:t>/MHz</w:t>
            </w:r>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Satellite </w:t>
            </w:r>
            <w:proofErr w:type="spellStart"/>
            <w:r w:rsidRPr="00AB249A">
              <w:rPr>
                <w:rFonts w:eastAsiaTheme="minorEastAsia"/>
                <w:sz w:val="18"/>
                <w:szCs w:val="15"/>
              </w:rPr>
              <w:t>Tx</w:t>
            </w:r>
            <w:proofErr w:type="spellEnd"/>
            <w:r w:rsidRPr="00AB249A">
              <w:rPr>
                <w:rFonts w:eastAsiaTheme="minorEastAsia"/>
                <w:sz w:val="18"/>
                <w:szCs w:val="15"/>
              </w:rPr>
              <w:t xml:space="preserve"> max Gain</w:t>
            </w:r>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58.5 </w:t>
            </w:r>
            <w:proofErr w:type="spellStart"/>
            <w:r w:rsidRPr="00AB249A">
              <w:rPr>
                <w:rFonts w:eastAsiaTheme="minorEastAsia"/>
                <w:sz w:val="18"/>
                <w:szCs w:val="15"/>
              </w:rPr>
              <w:t>dBi</w:t>
            </w:r>
            <w:proofErr w:type="spellEnd"/>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38.5 </w:t>
            </w:r>
            <w:proofErr w:type="spellStart"/>
            <w:r w:rsidRPr="00AB249A">
              <w:rPr>
                <w:rFonts w:eastAsiaTheme="minorEastAsia"/>
                <w:sz w:val="18"/>
                <w:szCs w:val="15"/>
              </w:rPr>
              <w:t>dBi</w:t>
            </w:r>
            <w:proofErr w:type="spellEnd"/>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3dB </w:t>
            </w:r>
            <w:proofErr w:type="spellStart"/>
            <w:r w:rsidRPr="00AB249A">
              <w:rPr>
                <w:rFonts w:eastAsiaTheme="minorEastAsia"/>
                <w:sz w:val="18"/>
                <w:szCs w:val="15"/>
              </w:rPr>
              <w:t>beamwidth</w:t>
            </w:r>
            <w:proofErr w:type="spellEnd"/>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0.1765</w:t>
            </w:r>
            <w:r w:rsidRPr="00AB249A" w:rsidDel="00266299">
              <w:rPr>
                <w:rFonts w:eastAsiaTheme="minorEastAsia"/>
                <w:sz w:val="18"/>
                <w:szCs w:val="15"/>
              </w:rPr>
              <w:t xml:space="preserve"> </w:t>
            </w:r>
            <w:proofErr w:type="spellStart"/>
            <w:r w:rsidRPr="00AB249A">
              <w:rPr>
                <w:rFonts w:eastAsiaTheme="minorEastAsia"/>
                <w:sz w:val="18"/>
                <w:szCs w:val="15"/>
              </w:rPr>
              <w:t>deg</w:t>
            </w:r>
            <w:proofErr w:type="spellEnd"/>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1.7647</w:t>
            </w:r>
            <w:r w:rsidRPr="00AB249A" w:rsidDel="00266299">
              <w:rPr>
                <w:rFonts w:eastAsiaTheme="minorEastAsia"/>
                <w:sz w:val="18"/>
                <w:szCs w:val="15"/>
              </w:rPr>
              <w:t xml:space="preserve"> </w:t>
            </w:r>
            <w:proofErr w:type="spellStart"/>
            <w:r w:rsidRPr="00AB249A">
              <w:rPr>
                <w:rFonts w:eastAsiaTheme="minorEastAsia"/>
                <w:sz w:val="18"/>
                <w:szCs w:val="15"/>
              </w:rPr>
              <w:t>deg</w:t>
            </w:r>
            <w:proofErr w:type="spellEnd"/>
          </w:p>
        </w:tc>
      </w:tr>
      <w:tr w:rsidR="00CA3C6B" w:rsidRPr="00450CE8" w:rsidTr="00DC6D2E">
        <w:trPr>
          <w:jc w:val="center"/>
        </w:trPr>
        <w:tc>
          <w:tcPr>
            <w:tcW w:w="2350" w:type="dxa"/>
            <w:vAlign w:val="center"/>
          </w:tcPr>
          <w:p w:rsidR="00CA3C6B" w:rsidRPr="00AB249A" w:rsidRDefault="00CA3C6B" w:rsidP="00CA3C6B">
            <w:pPr>
              <w:snapToGrid w:val="0"/>
              <w:spacing w:before="0" w:after="0"/>
              <w:jc w:val="center"/>
              <w:rPr>
                <w:rFonts w:eastAsiaTheme="minorEastAsia"/>
                <w:sz w:val="18"/>
                <w:szCs w:val="15"/>
              </w:rPr>
            </w:pPr>
            <w:r w:rsidRPr="00AB249A">
              <w:rPr>
                <w:rFonts w:eastAsiaTheme="minorEastAsia"/>
                <w:sz w:val="18"/>
                <w:szCs w:val="15"/>
              </w:rPr>
              <w:t>Satellite beam diameter</w:t>
            </w:r>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110 km</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40 km</w:t>
            </w:r>
          </w:p>
        </w:tc>
      </w:tr>
      <w:tr w:rsidR="00CA3C6B" w:rsidRPr="00450CE8" w:rsidTr="00DC6D2E">
        <w:trPr>
          <w:jc w:val="center"/>
        </w:trPr>
        <w:tc>
          <w:tcPr>
            <w:tcW w:w="7884" w:type="dxa"/>
            <w:gridSpan w:val="4"/>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Payload characteristics for UL transmissions</w:t>
            </w:r>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G/T</w:t>
            </w:r>
          </w:p>
        </w:tc>
        <w:tc>
          <w:tcPr>
            <w:tcW w:w="1788" w:type="dxa"/>
            <w:vMerge w:val="restart"/>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2 GHz</w:t>
            </w: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19 dB K</w:t>
            </w:r>
            <w:r w:rsidRPr="00302DFF">
              <w:rPr>
                <w:rFonts w:eastAsiaTheme="minorEastAsia"/>
                <w:sz w:val="18"/>
                <w:szCs w:val="15"/>
                <w:vertAlign w:val="superscript"/>
              </w:rPr>
              <w:t>-1</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1.1 dB K</w:t>
            </w:r>
            <w:r w:rsidRPr="00302DFF">
              <w:rPr>
                <w:rFonts w:eastAsiaTheme="minorEastAsia"/>
                <w:sz w:val="18"/>
                <w:szCs w:val="15"/>
                <w:vertAlign w:val="superscript"/>
              </w:rPr>
              <w:t>-1</w:t>
            </w:r>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Satellite Rx max Gain</w:t>
            </w:r>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51 </w:t>
            </w:r>
            <w:proofErr w:type="spellStart"/>
            <w:r w:rsidRPr="00AB249A">
              <w:rPr>
                <w:rFonts w:eastAsiaTheme="minorEastAsia"/>
                <w:sz w:val="18"/>
                <w:szCs w:val="15"/>
              </w:rPr>
              <w:t>dBi</w:t>
            </w:r>
            <w:proofErr w:type="spellEnd"/>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30 </w:t>
            </w:r>
            <w:proofErr w:type="spellStart"/>
            <w:r w:rsidRPr="00AB249A">
              <w:rPr>
                <w:rFonts w:eastAsiaTheme="minorEastAsia"/>
                <w:sz w:val="18"/>
                <w:szCs w:val="15"/>
              </w:rPr>
              <w:t>dBi</w:t>
            </w:r>
            <w:proofErr w:type="spellEnd"/>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G/T</w:t>
            </w:r>
          </w:p>
        </w:tc>
        <w:tc>
          <w:tcPr>
            <w:tcW w:w="1788" w:type="dxa"/>
            <w:vMerge w:val="restart"/>
            <w:vAlign w:val="center"/>
          </w:tcPr>
          <w:p w:rsidR="00CA3C6B" w:rsidRPr="00AB249A" w:rsidRDefault="00302DFF" w:rsidP="00AB249A">
            <w:pPr>
              <w:snapToGrid w:val="0"/>
              <w:spacing w:before="0" w:after="0"/>
              <w:jc w:val="center"/>
              <w:rPr>
                <w:rFonts w:eastAsiaTheme="minorEastAsia"/>
                <w:sz w:val="18"/>
                <w:szCs w:val="15"/>
              </w:rPr>
            </w:pPr>
            <w:r>
              <w:rPr>
                <w:rFonts w:eastAsiaTheme="minorEastAsia" w:hint="eastAsia"/>
                <w:sz w:val="18"/>
                <w:szCs w:val="15"/>
              </w:rPr>
              <w:t>[</w:t>
            </w:r>
            <w:r w:rsidR="00CA3C6B">
              <w:rPr>
                <w:rFonts w:eastAsiaTheme="minorEastAsia" w:hint="eastAsia"/>
                <w:sz w:val="18"/>
                <w:szCs w:val="15"/>
              </w:rPr>
              <w:t>2</w:t>
            </w:r>
            <w:r w:rsidR="00CA3C6B" w:rsidRPr="00AB249A">
              <w:rPr>
                <w:rFonts w:eastAsiaTheme="minorEastAsia"/>
                <w:sz w:val="18"/>
                <w:szCs w:val="15"/>
              </w:rPr>
              <w:t>0</w:t>
            </w:r>
            <w:r>
              <w:rPr>
                <w:rFonts w:eastAsiaTheme="minorEastAsia" w:hint="eastAsia"/>
                <w:sz w:val="18"/>
                <w:szCs w:val="15"/>
              </w:rPr>
              <w:t>]</w:t>
            </w:r>
            <w:r w:rsidR="00CA3C6B" w:rsidRPr="00AB249A">
              <w:rPr>
                <w:rFonts w:eastAsiaTheme="minorEastAsia"/>
                <w:sz w:val="18"/>
                <w:szCs w:val="15"/>
              </w:rPr>
              <w:t xml:space="preserve"> GHz</w:t>
            </w: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28 dB K</w:t>
            </w:r>
            <w:r w:rsidRPr="00302DFF">
              <w:rPr>
                <w:rFonts w:eastAsiaTheme="minorEastAsia"/>
                <w:sz w:val="18"/>
                <w:szCs w:val="15"/>
                <w:vertAlign w:val="superscript"/>
              </w:rPr>
              <w:t>-1</w:t>
            </w:r>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13 dB K</w:t>
            </w:r>
            <w:r w:rsidRPr="00302DFF">
              <w:rPr>
                <w:rFonts w:eastAsiaTheme="minorEastAsia"/>
                <w:sz w:val="18"/>
                <w:szCs w:val="15"/>
                <w:vertAlign w:val="superscript"/>
              </w:rPr>
              <w:t>-1</w:t>
            </w:r>
          </w:p>
        </w:tc>
      </w:tr>
      <w:tr w:rsidR="00CA3C6B" w:rsidRPr="00450CE8" w:rsidTr="00DC6D2E">
        <w:trPr>
          <w:jc w:val="center"/>
        </w:trPr>
        <w:tc>
          <w:tcPr>
            <w:tcW w:w="235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Satellite RX max Gain</w:t>
            </w:r>
          </w:p>
        </w:tc>
        <w:tc>
          <w:tcPr>
            <w:tcW w:w="1788" w:type="dxa"/>
            <w:vMerge/>
            <w:vAlign w:val="center"/>
          </w:tcPr>
          <w:p w:rsidR="00CA3C6B" w:rsidRPr="00AB249A" w:rsidRDefault="00CA3C6B" w:rsidP="00AB249A">
            <w:pPr>
              <w:snapToGrid w:val="0"/>
              <w:spacing w:before="0" w:after="0"/>
              <w:jc w:val="center"/>
              <w:rPr>
                <w:rFonts w:eastAsiaTheme="minorEastAsia"/>
                <w:sz w:val="18"/>
                <w:szCs w:val="15"/>
              </w:rPr>
            </w:pPr>
          </w:p>
        </w:tc>
        <w:tc>
          <w:tcPr>
            <w:tcW w:w="1840"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58.5 </w:t>
            </w:r>
            <w:proofErr w:type="spellStart"/>
            <w:r w:rsidRPr="00AB249A">
              <w:rPr>
                <w:rFonts w:eastAsiaTheme="minorEastAsia"/>
                <w:sz w:val="18"/>
                <w:szCs w:val="15"/>
              </w:rPr>
              <w:t>dBi</w:t>
            </w:r>
            <w:proofErr w:type="spellEnd"/>
          </w:p>
        </w:tc>
        <w:tc>
          <w:tcPr>
            <w:tcW w:w="1906" w:type="dxa"/>
            <w:vAlign w:val="center"/>
          </w:tcPr>
          <w:p w:rsidR="00CA3C6B" w:rsidRPr="00AB249A" w:rsidRDefault="00CA3C6B" w:rsidP="00AB249A">
            <w:pPr>
              <w:snapToGrid w:val="0"/>
              <w:spacing w:before="0" w:after="0"/>
              <w:jc w:val="center"/>
              <w:rPr>
                <w:rFonts w:eastAsiaTheme="minorEastAsia"/>
                <w:sz w:val="18"/>
                <w:szCs w:val="15"/>
              </w:rPr>
            </w:pPr>
            <w:r w:rsidRPr="00AB249A">
              <w:rPr>
                <w:rFonts w:eastAsiaTheme="minorEastAsia"/>
                <w:sz w:val="18"/>
                <w:szCs w:val="15"/>
              </w:rPr>
              <w:t xml:space="preserve">38.5 </w:t>
            </w:r>
            <w:proofErr w:type="spellStart"/>
            <w:r w:rsidRPr="00AB249A">
              <w:rPr>
                <w:rFonts w:eastAsiaTheme="minorEastAsia"/>
                <w:sz w:val="18"/>
                <w:szCs w:val="15"/>
              </w:rPr>
              <w:t>dBi</w:t>
            </w:r>
            <w:proofErr w:type="spellEnd"/>
          </w:p>
        </w:tc>
      </w:tr>
    </w:tbl>
    <w:p w:rsidR="00AB249A" w:rsidRDefault="00AB249A" w:rsidP="00AB249A"/>
    <w:p w:rsidR="00302DFF" w:rsidRPr="00864403" w:rsidRDefault="00302DFF" w:rsidP="00302DFF">
      <w:pPr>
        <w:pStyle w:val="TAH"/>
        <w:spacing w:after="80"/>
        <w:rPr>
          <w:rFonts w:eastAsia="Calibri"/>
        </w:rPr>
      </w:pPr>
      <w:r w:rsidRPr="00864403">
        <w:rPr>
          <w:rFonts w:eastAsia="Calibri"/>
        </w:rPr>
        <w:t>T</w:t>
      </w:r>
      <w:r w:rsidRPr="00864403">
        <w:rPr>
          <w:rFonts w:eastAsia="Calibri" w:hint="eastAsia"/>
        </w:rPr>
        <w:t xml:space="preserve">able </w:t>
      </w:r>
      <w:r w:rsidRPr="00302DFF">
        <w:rPr>
          <w:rFonts w:eastAsia="Calibri" w:hint="eastAsia"/>
        </w:rPr>
        <w:t>2.3-</w:t>
      </w:r>
      <w:r>
        <w:rPr>
          <w:rFonts w:eastAsiaTheme="minorEastAsia" w:hint="eastAsia"/>
          <w:lang w:eastAsia="zh-CN"/>
        </w:rPr>
        <w:t>2</w:t>
      </w:r>
      <w:r w:rsidRPr="00302DFF">
        <w:rPr>
          <w:rFonts w:eastAsia="Calibri" w:hint="eastAsia"/>
        </w:rPr>
        <w:t xml:space="preserve"> Set-</w:t>
      </w:r>
      <w:r>
        <w:rPr>
          <w:rFonts w:eastAsiaTheme="minorEastAsia" w:hint="eastAsia"/>
          <w:lang w:eastAsia="zh-CN"/>
        </w:rPr>
        <w:t>2</w:t>
      </w:r>
      <w:r w:rsidRPr="00302DFF">
        <w:rPr>
          <w:rFonts w:eastAsia="Calibri" w:hint="eastAsia"/>
        </w:rPr>
        <w:t xml:space="preserve"> satellite parameters</w:t>
      </w:r>
      <w:r w:rsidRPr="00864403">
        <w:rPr>
          <w:rFonts w:eastAsia="Calibri" w:hint="eastAsia"/>
        </w:rPr>
        <w:t xml:space="preserve"> for co-existence study</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0"/>
        <w:gridCol w:w="1788"/>
        <w:gridCol w:w="1840"/>
        <w:gridCol w:w="1906"/>
      </w:tblGrid>
      <w:tr w:rsidR="00302DFF" w:rsidRPr="00450CE8" w:rsidTr="00DC6D2E">
        <w:trPr>
          <w:jc w:val="center"/>
        </w:trPr>
        <w:tc>
          <w:tcPr>
            <w:tcW w:w="4224" w:type="dxa"/>
            <w:gridSpan w:val="2"/>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orbit</w:t>
            </w: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GEO</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LEO-1200</w:t>
            </w:r>
          </w:p>
        </w:tc>
      </w:tr>
      <w:tr w:rsidR="00302DFF" w:rsidRPr="00450CE8" w:rsidTr="00DC6D2E">
        <w:trPr>
          <w:jc w:val="center"/>
        </w:trPr>
        <w:tc>
          <w:tcPr>
            <w:tcW w:w="4224" w:type="dxa"/>
            <w:gridSpan w:val="2"/>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altitude</w:t>
            </w: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35786 km</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1200 km</w:t>
            </w:r>
          </w:p>
        </w:tc>
      </w:tr>
      <w:tr w:rsidR="00302DFF" w:rsidRPr="00450CE8" w:rsidTr="00DC6D2E">
        <w:trPr>
          <w:jc w:val="center"/>
        </w:trPr>
        <w:tc>
          <w:tcPr>
            <w:tcW w:w="8046" w:type="dxa"/>
            <w:gridSpan w:val="4"/>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Payload characteristics for DL transmissions</w:t>
            </w:r>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EIRP density</w:t>
            </w:r>
          </w:p>
        </w:tc>
        <w:tc>
          <w:tcPr>
            <w:tcW w:w="1824" w:type="dxa"/>
            <w:vMerge w:val="restart"/>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2GHz</w:t>
            </w: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5</w:t>
            </w:r>
            <w:r>
              <w:rPr>
                <w:rFonts w:eastAsiaTheme="minorEastAsia" w:hint="eastAsia"/>
                <w:sz w:val="18"/>
                <w:szCs w:val="15"/>
              </w:rPr>
              <w:t>3.5</w:t>
            </w:r>
            <w:r w:rsidRPr="00AB249A">
              <w:rPr>
                <w:rFonts w:eastAsiaTheme="minorEastAsia"/>
                <w:sz w:val="18"/>
                <w:szCs w:val="15"/>
              </w:rPr>
              <w:t xml:space="preserve"> </w:t>
            </w:r>
            <w:proofErr w:type="spellStart"/>
            <w:r w:rsidRPr="00AB249A">
              <w:rPr>
                <w:rFonts w:eastAsiaTheme="minorEastAsia"/>
                <w:sz w:val="18"/>
                <w:szCs w:val="15"/>
              </w:rPr>
              <w:t>dBW</w:t>
            </w:r>
            <w:proofErr w:type="spellEnd"/>
            <w:r w:rsidRPr="00AB249A">
              <w:rPr>
                <w:rFonts w:eastAsiaTheme="minorEastAsia"/>
                <w:sz w:val="18"/>
                <w:szCs w:val="15"/>
              </w:rPr>
              <w:t>/MHz</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34</w:t>
            </w:r>
            <w:r w:rsidRPr="00AB249A">
              <w:rPr>
                <w:rFonts w:eastAsiaTheme="minorEastAsia"/>
                <w:sz w:val="18"/>
                <w:szCs w:val="15"/>
              </w:rPr>
              <w:t xml:space="preserve"> </w:t>
            </w:r>
            <w:proofErr w:type="spellStart"/>
            <w:r w:rsidRPr="00AB249A">
              <w:rPr>
                <w:rFonts w:eastAsiaTheme="minorEastAsia"/>
                <w:sz w:val="18"/>
                <w:szCs w:val="15"/>
              </w:rPr>
              <w:t>dBW</w:t>
            </w:r>
            <w:proofErr w:type="spellEnd"/>
            <w:r w:rsidRPr="00AB249A">
              <w:rPr>
                <w:rFonts w:eastAsiaTheme="minorEastAsia"/>
                <w:sz w:val="18"/>
                <w:szCs w:val="15"/>
              </w:rPr>
              <w:t>/MHz</w:t>
            </w:r>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 xml:space="preserve">Satellite </w:t>
            </w:r>
            <w:proofErr w:type="spellStart"/>
            <w:r w:rsidRPr="00AB249A">
              <w:rPr>
                <w:rFonts w:eastAsiaTheme="minorEastAsia"/>
                <w:sz w:val="18"/>
                <w:szCs w:val="15"/>
              </w:rPr>
              <w:t>Tx</w:t>
            </w:r>
            <w:proofErr w:type="spellEnd"/>
            <w:r w:rsidRPr="00AB249A">
              <w:rPr>
                <w:rFonts w:eastAsiaTheme="minorEastAsia"/>
                <w:sz w:val="18"/>
                <w:szCs w:val="15"/>
              </w:rPr>
              <w:t xml:space="preserve"> max Gain</w:t>
            </w:r>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45.5</w:t>
            </w:r>
            <w:r w:rsidRPr="00AB249A">
              <w:rPr>
                <w:rFonts w:eastAsiaTheme="minorEastAsia"/>
                <w:sz w:val="18"/>
                <w:szCs w:val="15"/>
              </w:rPr>
              <w:t xml:space="preserve"> </w:t>
            </w:r>
            <w:proofErr w:type="spellStart"/>
            <w:r w:rsidRPr="00AB249A">
              <w:rPr>
                <w:rFonts w:eastAsiaTheme="minorEastAsia"/>
                <w:sz w:val="18"/>
                <w:szCs w:val="15"/>
              </w:rPr>
              <w:t>dBi</w:t>
            </w:r>
            <w:proofErr w:type="spellEnd"/>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24</w:t>
            </w:r>
            <w:r w:rsidRPr="00AB249A">
              <w:rPr>
                <w:rFonts w:eastAsiaTheme="minorEastAsia"/>
                <w:sz w:val="18"/>
                <w:szCs w:val="15"/>
              </w:rPr>
              <w:t xml:space="preserve"> </w:t>
            </w:r>
            <w:proofErr w:type="spellStart"/>
            <w:r w:rsidRPr="00AB249A">
              <w:rPr>
                <w:rFonts w:eastAsiaTheme="minorEastAsia"/>
                <w:sz w:val="18"/>
                <w:szCs w:val="15"/>
              </w:rPr>
              <w:t>dBi</w:t>
            </w:r>
            <w:proofErr w:type="spellEnd"/>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 xml:space="preserve">3dB </w:t>
            </w:r>
            <w:proofErr w:type="spellStart"/>
            <w:r w:rsidRPr="00AB249A">
              <w:rPr>
                <w:rFonts w:eastAsiaTheme="minorEastAsia"/>
                <w:sz w:val="18"/>
                <w:szCs w:val="15"/>
              </w:rPr>
              <w:t>beamwidth</w:t>
            </w:r>
            <w:proofErr w:type="spellEnd"/>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0.</w:t>
            </w:r>
            <w:r>
              <w:rPr>
                <w:rFonts w:eastAsiaTheme="minorEastAsia" w:hint="eastAsia"/>
                <w:sz w:val="18"/>
                <w:szCs w:val="15"/>
              </w:rPr>
              <w:t>7353</w:t>
            </w:r>
            <w:r w:rsidRPr="00AB249A">
              <w:rPr>
                <w:rFonts w:eastAsiaTheme="minorEastAsia"/>
                <w:sz w:val="18"/>
                <w:szCs w:val="15"/>
              </w:rPr>
              <w:t xml:space="preserve"> </w:t>
            </w:r>
            <w:proofErr w:type="spellStart"/>
            <w:r w:rsidRPr="00AB249A">
              <w:rPr>
                <w:rFonts w:eastAsiaTheme="minorEastAsia"/>
                <w:sz w:val="18"/>
                <w:szCs w:val="15"/>
              </w:rPr>
              <w:t>deg</w:t>
            </w:r>
            <w:proofErr w:type="spellEnd"/>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8.8320</w:t>
            </w:r>
            <w:r w:rsidRPr="00AB249A">
              <w:rPr>
                <w:rFonts w:eastAsiaTheme="minorEastAsia"/>
                <w:sz w:val="18"/>
                <w:szCs w:val="15"/>
              </w:rPr>
              <w:t xml:space="preserve"> </w:t>
            </w:r>
            <w:proofErr w:type="spellStart"/>
            <w:r w:rsidRPr="00AB249A">
              <w:rPr>
                <w:rFonts w:eastAsiaTheme="minorEastAsia"/>
                <w:sz w:val="18"/>
                <w:szCs w:val="15"/>
              </w:rPr>
              <w:t>deg</w:t>
            </w:r>
            <w:proofErr w:type="spellEnd"/>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beam diameter</w:t>
            </w:r>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45</w:t>
            </w:r>
            <w:r w:rsidRPr="00AB249A">
              <w:rPr>
                <w:rFonts w:eastAsiaTheme="minorEastAsia"/>
                <w:sz w:val="18"/>
                <w:szCs w:val="15"/>
              </w:rPr>
              <w:t>0 km</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1</w:t>
            </w:r>
            <w:r w:rsidRPr="00AB249A">
              <w:rPr>
                <w:rFonts w:eastAsiaTheme="minorEastAsia"/>
                <w:sz w:val="18"/>
                <w:szCs w:val="15"/>
              </w:rPr>
              <w:t>90 km</w:t>
            </w:r>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EIRP density</w:t>
            </w:r>
          </w:p>
        </w:tc>
        <w:tc>
          <w:tcPr>
            <w:tcW w:w="1824" w:type="dxa"/>
            <w:vMerge w:val="restart"/>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20GHz</w:t>
            </w: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32</w:t>
            </w:r>
            <w:r w:rsidRPr="00AB249A">
              <w:rPr>
                <w:rFonts w:eastAsiaTheme="minorEastAsia"/>
                <w:sz w:val="18"/>
                <w:szCs w:val="15"/>
              </w:rPr>
              <w:t xml:space="preserve"> </w:t>
            </w:r>
            <w:proofErr w:type="spellStart"/>
            <w:r w:rsidRPr="00AB249A">
              <w:rPr>
                <w:rFonts w:eastAsiaTheme="minorEastAsia"/>
                <w:sz w:val="18"/>
                <w:szCs w:val="15"/>
              </w:rPr>
              <w:t>dBW</w:t>
            </w:r>
            <w:proofErr w:type="spellEnd"/>
            <w:r w:rsidRPr="00AB249A">
              <w:rPr>
                <w:rFonts w:eastAsiaTheme="minorEastAsia"/>
                <w:sz w:val="18"/>
                <w:szCs w:val="15"/>
              </w:rPr>
              <w:t>/MHz</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2</w:t>
            </w:r>
            <w:r w:rsidRPr="00AB249A">
              <w:rPr>
                <w:rFonts w:eastAsiaTheme="minorEastAsia"/>
                <w:sz w:val="18"/>
                <w:szCs w:val="15"/>
              </w:rPr>
              <w:t xml:space="preserve"> </w:t>
            </w:r>
            <w:proofErr w:type="spellStart"/>
            <w:r w:rsidRPr="00AB249A">
              <w:rPr>
                <w:rFonts w:eastAsiaTheme="minorEastAsia"/>
                <w:sz w:val="18"/>
                <w:szCs w:val="15"/>
              </w:rPr>
              <w:t>dBW</w:t>
            </w:r>
            <w:proofErr w:type="spellEnd"/>
            <w:r w:rsidRPr="00AB249A">
              <w:rPr>
                <w:rFonts w:eastAsiaTheme="minorEastAsia"/>
                <w:sz w:val="18"/>
                <w:szCs w:val="15"/>
              </w:rPr>
              <w:t>/MHz</w:t>
            </w:r>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lastRenderedPageBreak/>
              <w:t xml:space="preserve">Satellite </w:t>
            </w:r>
            <w:proofErr w:type="spellStart"/>
            <w:r w:rsidRPr="00AB249A">
              <w:rPr>
                <w:rFonts w:eastAsiaTheme="minorEastAsia"/>
                <w:sz w:val="18"/>
                <w:szCs w:val="15"/>
              </w:rPr>
              <w:t>Tx</w:t>
            </w:r>
            <w:proofErr w:type="spellEnd"/>
            <w:r w:rsidRPr="00AB249A">
              <w:rPr>
                <w:rFonts w:eastAsiaTheme="minorEastAsia"/>
                <w:sz w:val="18"/>
                <w:szCs w:val="15"/>
              </w:rPr>
              <w:t xml:space="preserve"> max Gain</w:t>
            </w:r>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5</w:t>
            </w:r>
            <w:r>
              <w:rPr>
                <w:rFonts w:eastAsiaTheme="minorEastAsia" w:hint="eastAsia"/>
                <w:sz w:val="18"/>
                <w:szCs w:val="15"/>
              </w:rPr>
              <w:t>0</w:t>
            </w:r>
            <w:r w:rsidRPr="00AB249A">
              <w:rPr>
                <w:rFonts w:eastAsiaTheme="minorEastAsia"/>
                <w:sz w:val="18"/>
                <w:szCs w:val="15"/>
              </w:rPr>
              <w:t xml:space="preserve">.5 </w:t>
            </w:r>
            <w:proofErr w:type="spellStart"/>
            <w:r w:rsidRPr="00AB249A">
              <w:rPr>
                <w:rFonts w:eastAsiaTheme="minorEastAsia"/>
                <w:sz w:val="18"/>
                <w:szCs w:val="15"/>
              </w:rPr>
              <w:t>dBi</w:t>
            </w:r>
            <w:proofErr w:type="spellEnd"/>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3</w:t>
            </w:r>
            <w:r>
              <w:rPr>
                <w:rFonts w:eastAsiaTheme="minorEastAsia" w:hint="eastAsia"/>
                <w:sz w:val="18"/>
                <w:szCs w:val="15"/>
              </w:rPr>
              <w:t>0</w:t>
            </w:r>
            <w:r w:rsidRPr="00AB249A">
              <w:rPr>
                <w:rFonts w:eastAsiaTheme="minorEastAsia"/>
                <w:sz w:val="18"/>
                <w:szCs w:val="15"/>
              </w:rPr>
              <w:t xml:space="preserve">.5 </w:t>
            </w:r>
            <w:proofErr w:type="spellStart"/>
            <w:r w:rsidRPr="00AB249A">
              <w:rPr>
                <w:rFonts w:eastAsiaTheme="minorEastAsia"/>
                <w:sz w:val="18"/>
                <w:szCs w:val="15"/>
              </w:rPr>
              <w:t>dBi</w:t>
            </w:r>
            <w:proofErr w:type="spellEnd"/>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 xml:space="preserve">3dB </w:t>
            </w:r>
            <w:proofErr w:type="spellStart"/>
            <w:r w:rsidRPr="00AB249A">
              <w:rPr>
                <w:rFonts w:eastAsiaTheme="minorEastAsia"/>
                <w:sz w:val="18"/>
                <w:szCs w:val="15"/>
              </w:rPr>
              <w:t>beamwidth</w:t>
            </w:r>
            <w:proofErr w:type="spellEnd"/>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0.</w:t>
            </w:r>
            <w:r>
              <w:rPr>
                <w:rFonts w:eastAsiaTheme="minorEastAsia" w:hint="eastAsia"/>
                <w:sz w:val="18"/>
                <w:szCs w:val="15"/>
              </w:rPr>
              <w:t>4412</w:t>
            </w:r>
            <w:r w:rsidRPr="00AB249A" w:rsidDel="00266299">
              <w:rPr>
                <w:rFonts w:eastAsiaTheme="minorEastAsia"/>
                <w:sz w:val="18"/>
                <w:szCs w:val="15"/>
              </w:rPr>
              <w:t xml:space="preserve"> </w:t>
            </w:r>
            <w:proofErr w:type="spellStart"/>
            <w:r w:rsidRPr="00AB249A">
              <w:rPr>
                <w:rFonts w:eastAsiaTheme="minorEastAsia"/>
                <w:sz w:val="18"/>
                <w:szCs w:val="15"/>
              </w:rPr>
              <w:t>deg</w:t>
            </w:r>
            <w:proofErr w:type="spellEnd"/>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4.4127</w:t>
            </w:r>
            <w:r w:rsidRPr="00AB249A" w:rsidDel="00266299">
              <w:rPr>
                <w:rFonts w:eastAsiaTheme="minorEastAsia"/>
                <w:sz w:val="18"/>
                <w:szCs w:val="15"/>
              </w:rPr>
              <w:t xml:space="preserve"> </w:t>
            </w:r>
            <w:proofErr w:type="spellStart"/>
            <w:r w:rsidRPr="00AB249A">
              <w:rPr>
                <w:rFonts w:eastAsiaTheme="minorEastAsia"/>
                <w:sz w:val="18"/>
                <w:szCs w:val="15"/>
              </w:rPr>
              <w:t>deg</w:t>
            </w:r>
            <w:proofErr w:type="spellEnd"/>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beam diameter</w:t>
            </w:r>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28</w:t>
            </w:r>
            <w:r w:rsidRPr="00AB249A">
              <w:rPr>
                <w:rFonts w:eastAsiaTheme="minorEastAsia"/>
                <w:sz w:val="18"/>
                <w:szCs w:val="15"/>
              </w:rPr>
              <w:t>0 km</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9</w:t>
            </w:r>
            <w:r w:rsidRPr="00AB249A">
              <w:rPr>
                <w:rFonts w:eastAsiaTheme="minorEastAsia"/>
                <w:sz w:val="18"/>
                <w:szCs w:val="15"/>
              </w:rPr>
              <w:t>0 km</w:t>
            </w:r>
          </w:p>
        </w:tc>
      </w:tr>
      <w:tr w:rsidR="00302DFF" w:rsidRPr="00450CE8" w:rsidTr="00DC6D2E">
        <w:trPr>
          <w:jc w:val="center"/>
        </w:trPr>
        <w:tc>
          <w:tcPr>
            <w:tcW w:w="8046" w:type="dxa"/>
            <w:gridSpan w:val="4"/>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Payload characteristics for UL transmissions</w:t>
            </w:r>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G/T</w:t>
            </w:r>
          </w:p>
        </w:tc>
        <w:tc>
          <w:tcPr>
            <w:tcW w:w="1824" w:type="dxa"/>
            <w:vMerge w:val="restart"/>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2 GHz</w:t>
            </w: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1</w:t>
            </w:r>
            <w:r>
              <w:rPr>
                <w:rFonts w:eastAsiaTheme="minorEastAsia" w:hint="eastAsia"/>
                <w:sz w:val="18"/>
                <w:szCs w:val="15"/>
              </w:rPr>
              <w:t>4</w:t>
            </w:r>
            <w:r w:rsidRPr="00AB249A">
              <w:rPr>
                <w:rFonts w:eastAsiaTheme="minorEastAsia"/>
                <w:sz w:val="18"/>
                <w:szCs w:val="15"/>
              </w:rPr>
              <w:t xml:space="preserve"> dB K</w:t>
            </w:r>
            <w:r w:rsidRPr="00302DFF">
              <w:rPr>
                <w:rFonts w:eastAsiaTheme="minorEastAsia"/>
                <w:sz w:val="18"/>
                <w:szCs w:val="15"/>
                <w:vertAlign w:val="superscript"/>
              </w:rPr>
              <w:t>-1</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-4.9</w:t>
            </w:r>
            <w:r w:rsidRPr="00AB249A">
              <w:rPr>
                <w:rFonts w:eastAsiaTheme="minorEastAsia"/>
                <w:sz w:val="18"/>
                <w:szCs w:val="15"/>
              </w:rPr>
              <w:t xml:space="preserve"> dB K</w:t>
            </w:r>
            <w:r w:rsidRPr="00302DFF">
              <w:rPr>
                <w:rFonts w:eastAsiaTheme="minorEastAsia"/>
                <w:sz w:val="18"/>
                <w:szCs w:val="15"/>
                <w:vertAlign w:val="superscript"/>
              </w:rPr>
              <w:t>-1</w:t>
            </w:r>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Rx max Gain</w:t>
            </w:r>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45.5</w:t>
            </w:r>
            <w:r w:rsidRPr="00AB249A">
              <w:rPr>
                <w:rFonts w:eastAsiaTheme="minorEastAsia"/>
                <w:sz w:val="18"/>
                <w:szCs w:val="15"/>
              </w:rPr>
              <w:t xml:space="preserve"> </w:t>
            </w:r>
            <w:proofErr w:type="spellStart"/>
            <w:r w:rsidRPr="00AB249A">
              <w:rPr>
                <w:rFonts w:eastAsiaTheme="minorEastAsia"/>
                <w:sz w:val="18"/>
                <w:szCs w:val="15"/>
              </w:rPr>
              <w:t>dBi</w:t>
            </w:r>
            <w:proofErr w:type="spellEnd"/>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24</w:t>
            </w:r>
            <w:r w:rsidRPr="00AB249A">
              <w:rPr>
                <w:rFonts w:eastAsiaTheme="minorEastAsia"/>
                <w:sz w:val="18"/>
                <w:szCs w:val="15"/>
              </w:rPr>
              <w:t xml:space="preserve"> </w:t>
            </w:r>
            <w:proofErr w:type="spellStart"/>
            <w:r w:rsidRPr="00AB249A">
              <w:rPr>
                <w:rFonts w:eastAsiaTheme="minorEastAsia"/>
                <w:sz w:val="18"/>
                <w:szCs w:val="15"/>
              </w:rPr>
              <w:t>dBi</w:t>
            </w:r>
            <w:proofErr w:type="spellEnd"/>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G/T</w:t>
            </w:r>
          </w:p>
        </w:tc>
        <w:tc>
          <w:tcPr>
            <w:tcW w:w="1824" w:type="dxa"/>
            <w:vMerge w:val="restart"/>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[2</w:t>
            </w:r>
            <w:r w:rsidRPr="00AB249A">
              <w:rPr>
                <w:rFonts w:eastAsiaTheme="minorEastAsia"/>
                <w:sz w:val="18"/>
                <w:szCs w:val="15"/>
              </w:rPr>
              <w:t>0</w:t>
            </w:r>
            <w:r>
              <w:rPr>
                <w:rFonts w:eastAsiaTheme="minorEastAsia" w:hint="eastAsia"/>
                <w:sz w:val="18"/>
                <w:szCs w:val="15"/>
              </w:rPr>
              <w:t>]</w:t>
            </w:r>
            <w:r w:rsidRPr="00AB249A">
              <w:rPr>
                <w:rFonts w:eastAsiaTheme="minorEastAsia"/>
                <w:sz w:val="18"/>
                <w:szCs w:val="15"/>
              </w:rPr>
              <w:t xml:space="preserve"> GHz</w:t>
            </w: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2</w:t>
            </w:r>
            <w:r>
              <w:rPr>
                <w:rFonts w:eastAsiaTheme="minorEastAsia" w:hint="eastAsia"/>
                <w:sz w:val="18"/>
                <w:szCs w:val="15"/>
              </w:rPr>
              <w:t>0</w:t>
            </w:r>
            <w:r w:rsidRPr="00AB249A">
              <w:rPr>
                <w:rFonts w:eastAsiaTheme="minorEastAsia"/>
                <w:sz w:val="18"/>
                <w:szCs w:val="15"/>
              </w:rPr>
              <w:t xml:space="preserve"> dB K</w:t>
            </w:r>
            <w:r w:rsidRPr="00302DFF">
              <w:rPr>
                <w:rFonts w:eastAsiaTheme="minorEastAsia"/>
                <w:sz w:val="18"/>
                <w:szCs w:val="15"/>
                <w:vertAlign w:val="superscript"/>
              </w:rPr>
              <w:t>-1</w:t>
            </w:r>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Pr>
                <w:rFonts w:eastAsiaTheme="minorEastAsia" w:hint="eastAsia"/>
                <w:sz w:val="18"/>
                <w:szCs w:val="15"/>
              </w:rPr>
              <w:t>5</w:t>
            </w:r>
            <w:r w:rsidRPr="00AB249A">
              <w:rPr>
                <w:rFonts w:eastAsiaTheme="minorEastAsia"/>
                <w:sz w:val="18"/>
                <w:szCs w:val="15"/>
              </w:rPr>
              <w:t xml:space="preserve"> dB K</w:t>
            </w:r>
            <w:r w:rsidRPr="00302DFF">
              <w:rPr>
                <w:rFonts w:eastAsiaTheme="minorEastAsia"/>
                <w:sz w:val="18"/>
                <w:szCs w:val="15"/>
                <w:vertAlign w:val="superscript"/>
              </w:rPr>
              <w:t>-1</w:t>
            </w:r>
          </w:p>
        </w:tc>
      </w:tr>
      <w:tr w:rsidR="00302DFF" w:rsidRPr="00450CE8" w:rsidTr="00DC6D2E">
        <w:trPr>
          <w:jc w:val="center"/>
        </w:trPr>
        <w:tc>
          <w:tcPr>
            <w:tcW w:w="2400"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Satellite RX max Gain</w:t>
            </w:r>
          </w:p>
        </w:tc>
        <w:tc>
          <w:tcPr>
            <w:tcW w:w="1824" w:type="dxa"/>
            <w:vMerge/>
            <w:vAlign w:val="center"/>
          </w:tcPr>
          <w:p w:rsidR="00302DFF" w:rsidRPr="00AB249A" w:rsidRDefault="00302DFF" w:rsidP="00302DFF">
            <w:pPr>
              <w:snapToGrid w:val="0"/>
              <w:spacing w:before="0" w:after="0"/>
              <w:jc w:val="center"/>
              <w:rPr>
                <w:rFonts w:eastAsiaTheme="minorEastAsia"/>
                <w:sz w:val="18"/>
                <w:szCs w:val="15"/>
              </w:rPr>
            </w:pPr>
          </w:p>
        </w:tc>
        <w:tc>
          <w:tcPr>
            <w:tcW w:w="1877"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5</w:t>
            </w:r>
            <w:r>
              <w:rPr>
                <w:rFonts w:eastAsiaTheme="minorEastAsia" w:hint="eastAsia"/>
                <w:sz w:val="18"/>
                <w:szCs w:val="15"/>
              </w:rPr>
              <w:t>0</w:t>
            </w:r>
            <w:r w:rsidRPr="00AB249A">
              <w:rPr>
                <w:rFonts w:eastAsiaTheme="minorEastAsia"/>
                <w:sz w:val="18"/>
                <w:szCs w:val="15"/>
              </w:rPr>
              <w:t xml:space="preserve">.5 </w:t>
            </w:r>
            <w:proofErr w:type="spellStart"/>
            <w:r w:rsidRPr="00AB249A">
              <w:rPr>
                <w:rFonts w:eastAsiaTheme="minorEastAsia"/>
                <w:sz w:val="18"/>
                <w:szCs w:val="15"/>
              </w:rPr>
              <w:t>dBi</w:t>
            </w:r>
            <w:proofErr w:type="spellEnd"/>
          </w:p>
        </w:tc>
        <w:tc>
          <w:tcPr>
            <w:tcW w:w="1945" w:type="dxa"/>
            <w:vAlign w:val="center"/>
          </w:tcPr>
          <w:p w:rsidR="00302DFF" w:rsidRPr="00AB249A" w:rsidRDefault="00302DFF" w:rsidP="00302DFF">
            <w:pPr>
              <w:snapToGrid w:val="0"/>
              <w:spacing w:before="0" w:after="0"/>
              <w:jc w:val="center"/>
              <w:rPr>
                <w:rFonts w:eastAsiaTheme="minorEastAsia"/>
                <w:sz w:val="18"/>
                <w:szCs w:val="15"/>
              </w:rPr>
            </w:pPr>
            <w:r w:rsidRPr="00AB249A">
              <w:rPr>
                <w:rFonts w:eastAsiaTheme="minorEastAsia"/>
                <w:sz w:val="18"/>
                <w:szCs w:val="15"/>
              </w:rPr>
              <w:t>3</w:t>
            </w:r>
            <w:r>
              <w:rPr>
                <w:rFonts w:eastAsiaTheme="minorEastAsia" w:hint="eastAsia"/>
                <w:sz w:val="18"/>
                <w:szCs w:val="15"/>
              </w:rPr>
              <w:t>0</w:t>
            </w:r>
            <w:r w:rsidRPr="00AB249A">
              <w:rPr>
                <w:rFonts w:eastAsiaTheme="minorEastAsia"/>
                <w:sz w:val="18"/>
                <w:szCs w:val="15"/>
              </w:rPr>
              <w:t xml:space="preserve">.5 </w:t>
            </w:r>
            <w:proofErr w:type="spellStart"/>
            <w:r w:rsidRPr="00AB249A">
              <w:rPr>
                <w:rFonts w:eastAsiaTheme="minorEastAsia"/>
                <w:sz w:val="18"/>
                <w:szCs w:val="15"/>
              </w:rPr>
              <w:t>dBi</w:t>
            </w:r>
            <w:proofErr w:type="spellEnd"/>
          </w:p>
        </w:tc>
      </w:tr>
    </w:tbl>
    <w:p w:rsidR="00302DFF" w:rsidRDefault="00302DFF" w:rsidP="00AB249A"/>
    <w:p w:rsidR="00643AD7" w:rsidRDefault="00643AD7" w:rsidP="00643AD7">
      <w:pPr>
        <w:spacing w:before="0" w:after="120"/>
        <w:jc w:val="left"/>
        <w:rPr>
          <w:sz w:val="20"/>
        </w:rPr>
      </w:pPr>
      <w:r>
        <w:rPr>
          <w:rFonts w:hint="eastAsia"/>
          <w:sz w:val="20"/>
        </w:rPr>
        <w:t xml:space="preserve">UE characteristics </w:t>
      </w:r>
      <w:r w:rsidRPr="00CA2B4A">
        <w:rPr>
          <w:sz w:val="20"/>
        </w:rPr>
        <w:t xml:space="preserve">are considered as </w:t>
      </w:r>
      <w:r>
        <w:rPr>
          <w:rFonts w:hint="eastAsia"/>
          <w:sz w:val="20"/>
        </w:rPr>
        <w:t>in Table 2.3-3.</w:t>
      </w:r>
    </w:p>
    <w:p w:rsidR="00DC6D2E" w:rsidRPr="00864403" w:rsidRDefault="00DC6D2E" w:rsidP="00DC6D2E">
      <w:pPr>
        <w:pStyle w:val="TAH"/>
        <w:spacing w:after="80"/>
        <w:rPr>
          <w:rFonts w:eastAsia="Calibri"/>
        </w:rPr>
      </w:pPr>
      <w:r w:rsidRPr="00864403">
        <w:rPr>
          <w:rFonts w:eastAsia="Calibri"/>
        </w:rPr>
        <w:t>T</w:t>
      </w:r>
      <w:r w:rsidRPr="00864403">
        <w:rPr>
          <w:rFonts w:eastAsia="Calibri" w:hint="eastAsia"/>
        </w:rPr>
        <w:t xml:space="preserve">able </w:t>
      </w:r>
      <w:r w:rsidRPr="00302DFF">
        <w:rPr>
          <w:rFonts w:eastAsia="Calibri" w:hint="eastAsia"/>
        </w:rPr>
        <w:t>2.3-</w:t>
      </w:r>
      <w:r>
        <w:rPr>
          <w:rFonts w:eastAsiaTheme="minorEastAsia" w:hint="eastAsia"/>
          <w:lang w:eastAsia="zh-CN"/>
        </w:rPr>
        <w:t>3</w:t>
      </w:r>
      <w:r w:rsidRPr="00302DFF">
        <w:rPr>
          <w:rFonts w:eastAsia="Calibri" w:hint="eastAsia"/>
        </w:rPr>
        <w:t xml:space="preserve"> </w:t>
      </w:r>
      <w:r>
        <w:rPr>
          <w:rFonts w:eastAsiaTheme="minorEastAsia" w:hint="eastAsia"/>
          <w:lang w:eastAsia="zh-CN"/>
        </w:rPr>
        <w:t>UE characteristics</w:t>
      </w:r>
      <w:r w:rsidRPr="00864403">
        <w:rPr>
          <w:rFonts w:eastAsia="Calibri" w:hint="eastAsia"/>
        </w:rPr>
        <w:t xml:space="preserve"> for co-existence study</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3050"/>
        <w:gridCol w:w="2128"/>
      </w:tblGrid>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Characteristics</w:t>
            </w:r>
          </w:p>
        </w:tc>
        <w:tc>
          <w:tcPr>
            <w:tcW w:w="0" w:type="auto"/>
            <w:shd w:val="clear" w:color="auto" w:fill="auto"/>
          </w:tcPr>
          <w:p w:rsidR="00DC6D2E" w:rsidRPr="00643AD7" w:rsidRDefault="00DC6D2E" w:rsidP="00DC6D2E">
            <w:pPr>
              <w:snapToGrid w:val="0"/>
              <w:spacing w:before="0" w:after="0"/>
              <w:jc w:val="center"/>
              <w:rPr>
                <w:rFonts w:eastAsiaTheme="minorEastAsia"/>
                <w:sz w:val="18"/>
                <w:szCs w:val="15"/>
              </w:rPr>
            </w:pPr>
            <w:r w:rsidRPr="00643AD7">
              <w:rPr>
                <w:rFonts w:eastAsiaTheme="minorEastAsia"/>
                <w:sz w:val="18"/>
                <w:szCs w:val="15"/>
              </w:rPr>
              <w:t>VSAT</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Handheld</w:t>
            </w:r>
          </w:p>
        </w:tc>
      </w:tr>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Frequency band</w:t>
            </w:r>
          </w:p>
        </w:tc>
        <w:tc>
          <w:tcPr>
            <w:tcW w:w="0" w:type="auto"/>
            <w:shd w:val="clear" w:color="auto" w:fill="auto"/>
          </w:tcPr>
          <w:p w:rsidR="00DC6D2E" w:rsidRPr="00643AD7" w:rsidRDefault="00DC6D2E" w:rsidP="00DC6D2E">
            <w:pPr>
              <w:snapToGrid w:val="0"/>
              <w:spacing w:before="0" w:after="0"/>
              <w:jc w:val="center"/>
              <w:rPr>
                <w:rFonts w:eastAsiaTheme="minorEastAsia"/>
                <w:sz w:val="18"/>
                <w:szCs w:val="15"/>
              </w:rPr>
            </w:pPr>
            <w:r>
              <w:rPr>
                <w:rFonts w:eastAsiaTheme="minorEastAsia" w:hint="eastAsia"/>
                <w:sz w:val="18"/>
                <w:szCs w:val="15"/>
              </w:rPr>
              <w:t>[</w:t>
            </w:r>
            <w:r w:rsidRPr="00643AD7">
              <w:rPr>
                <w:rFonts w:eastAsiaTheme="minorEastAsia"/>
                <w:sz w:val="18"/>
                <w:szCs w:val="15"/>
              </w:rPr>
              <w:t>30 GHz UL and 20 GHz DL</w:t>
            </w:r>
            <w:r>
              <w:rPr>
                <w:rFonts w:eastAsiaTheme="minorEastAsia" w:hint="eastAsia"/>
                <w:sz w:val="18"/>
                <w:szCs w:val="15"/>
              </w:rPr>
              <w:t>]</w:t>
            </w:r>
          </w:p>
        </w:tc>
        <w:tc>
          <w:tcPr>
            <w:tcW w:w="0" w:type="auto"/>
            <w:shd w:val="clear" w:color="auto" w:fill="auto"/>
          </w:tcPr>
          <w:p w:rsidR="00DC6D2E" w:rsidRPr="00643AD7" w:rsidRDefault="00DC6D2E" w:rsidP="00DC6D2E">
            <w:pPr>
              <w:snapToGrid w:val="0"/>
              <w:spacing w:before="0" w:after="0"/>
              <w:jc w:val="center"/>
              <w:rPr>
                <w:rFonts w:eastAsiaTheme="minorEastAsia"/>
                <w:sz w:val="18"/>
                <w:szCs w:val="15"/>
              </w:rPr>
            </w:pPr>
            <w:r w:rsidRPr="00643AD7">
              <w:rPr>
                <w:rFonts w:eastAsiaTheme="minorEastAsia"/>
                <w:sz w:val="18"/>
                <w:szCs w:val="15"/>
              </w:rPr>
              <w:t>2 GHz</w:t>
            </w:r>
          </w:p>
        </w:tc>
      </w:tr>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Polarisation</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circular</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Linear: +/-45°X-pol</w:t>
            </w:r>
          </w:p>
        </w:tc>
      </w:tr>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 xml:space="preserve">Rx Antenna gain </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 xml:space="preserve">39.7 </w:t>
            </w:r>
            <w:proofErr w:type="spellStart"/>
            <w:r w:rsidRPr="00643AD7">
              <w:rPr>
                <w:rFonts w:eastAsiaTheme="minorEastAsia"/>
                <w:sz w:val="18"/>
                <w:szCs w:val="15"/>
              </w:rPr>
              <w:t>dBi</w:t>
            </w:r>
            <w:proofErr w:type="spellEnd"/>
            <w:r w:rsidRPr="00643AD7">
              <w:rPr>
                <w:rFonts w:eastAsiaTheme="minorEastAsia"/>
                <w:sz w:val="18"/>
                <w:szCs w:val="15"/>
              </w:rPr>
              <w:t xml:space="preserve"> </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 xml:space="preserve">0 </w:t>
            </w:r>
            <w:proofErr w:type="spellStart"/>
            <w:r w:rsidRPr="00643AD7">
              <w:rPr>
                <w:rFonts w:eastAsiaTheme="minorEastAsia"/>
                <w:sz w:val="18"/>
                <w:szCs w:val="15"/>
              </w:rPr>
              <w:t>dBi</w:t>
            </w:r>
            <w:proofErr w:type="spellEnd"/>
            <w:r w:rsidRPr="00643AD7">
              <w:rPr>
                <w:rFonts w:eastAsiaTheme="minorEastAsia"/>
                <w:sz w:val="18"/>
                <w:szCs w:val="15"/>
              </w:rPr>
              <w:t xml:space="preserve"> per element</w:t>
            </w:r>
          </w:p>
        </w:tc>
      </w:tr>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Antenna temperature</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150 K</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290 K</w:t>
            </w:r>
          </w:p>
        </w:tc>
      </w:tr>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Noise figure</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1.2 dB</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7 dB</w:t>
            </w:r>
          </w:p>
        </w:tc>
      </w:tr>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proofErr w:type="spellStart"/>
            <w:r w:rsidRPr="00643AD7">
              <w:rPr>
                <w:rFonts w:eastAsiaTheme="minorEastAsia"/>
                <w:sz w:val="18"/>
                <w:szCs w:val="15"/>
              </w:rPr>
              <w:t>Tx</w:t>
            </w:r>
            <w:proofErr w:type="spellEnd"/>
            <w:r w:rsidRPr="00643AD7">
              <w:rPr>
                <w:rFonts w:eastAsiaTheme="minorEastAsia"/>
                <w:sz w:val="18"/>
                <w:szCs w:val="15"/>
              </w:rPr>
              <w:t xml:space="preserve"> transmit power</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 xml:space="preserve">2 W (33 </w:t>
            </w:r>
            <w:proofErr w:type="spellStart"/>
            <w:r w:rsidRPr="00643AD7">
              <w:rPr>
                <w:rFonts w:eastAsiaTheme="minorEastAsia"/>
                <w:sz w:val="18"/>
                <w:szCs w:val="15"/>
              </w:rPr>
              <w:t>dBm</w:t>
            </w:r>
            <w:proofErr w:type="spellEnd"/>
            <w:r w:rsidRPr="00643AD7">
              <w:rPr>
                <w:rFonts w:eastAsiaTheme="minorEastAsia"/>
                <w:sz w:val="18"/>
                <w:szCs w:val="15"/>
              </w:rPr>
              <w:t>)</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 xml:space="preserve">200 </w:t>
            </w:r>
            <w:proofErr w:type="spellStart"/>
            <w:r w:rsidRPr="00643AD7">
              <w:rPr>
                <w:rFonts w:eastAsiaTheme="minorEastAsia"/>
                <w:sz w:val="18"/>
                <w:szCs w:val="15"/>
              </w:rPr>
              <w:t>mW</w:t>
            </w:r>
            <w:proofErr w:type="spellEnd"/>
            <w:r w:rsidRPr="00643AD7">
              <w:rPr>
                <w:rFonts w:eastAsiaTheme="minorEastAsia"/>
                <w:sz w:val="18"/>
                <w:szCs w:val="15"/>
              </w:rPr>
              <w:t xml:space="preserve"> (23 </w:t>
            </w:r>
            <w:proofErr w:type="spellStart"/>
            <w:r w:rsidRPr="00643AD7">
              <w:rPr>
                <w:rFonts w:eastAsiaTheme="minorEastAsia"/>
                <w:sz w:val="18"/>
                <w:szCs w:val="15"/>
              </w:rPr>
              <w:t>dBm</w:t>
            </w:r>
            <w:proofErr w:type="spellEnd"/>
            <w:r w:rsidRPr="00643AD7">
              <w:rPr>
                <w:rFonts w:eastAsiaTheme="minorEastAsia"/>
                <w:sz w:val="18"/>
                <w:szCs w:val="15"/>
              </w:rPr>
              <w:t>)</w:t>
            </w:r>
          </w:p>
        </w:tc>
      </w:tr>
      <w:tr w:rsidR="00DC6D2E" w:rsidRPr="00B923D6" w:rsidTr="00DC6D2E">
        <w:trPr>
          <w:jc w:val="center"/>
        </w:trPr>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proofErr w:type="spellStart"/>
            <w:r w:rsidRPr="00643AD7">
              <w:rPr>
                <w:rFonts w:eastAsiaTheme="minorEastAsia"/>
                <w:sz w:val="18"/>
                <w:szCs w:val="15"/>
              </w:rPr>
              <w:t>Tx</w:t>
            </w:r>
            <w:proofErr w:type="spellEnd"/>
            <w:r w:rsidRPr="00643AD7">
              <w:rPr>
                <w:rFonts w:eastAsiaTheme="minorEastAsia"/>
                <w:sz w:val="18"/>
                <w:szCs w:val="15"/>
              </w:rPr>
              <w:t xml:space="preserve"> antenna gain</w:t>
            </w:r>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 xml:space="preserve">43.2 </w:t>
            </w:r>
            <w:proofErr w:type="spellStart"/>
            <w:r w:rsidRPr="00643AD7">
              <w:rPr>
                <w:rFonts w:eastAsiaTheme="minorEastAsia"/>
                <w:sz w:val="18"/>
                <w:szCs w:val="15"/>
              </w:rPr>
              <w:t>dBi</w:t>
            </w:r>
            <w:proofErr w:type="spellEnd"/>
          </w:p>
        </w:tc>
        <w:tc>
          <w:tcPr>
            <w:tcW w:w="0" w:type="auto"/>
            <w:shd w:val="clear" w:color="auto" w:fill="auto"/>
          </w:tcPr>
          <w:p w:rsidR="00DC6D2E" w:rsidRPr="00643AD7" w:rsidRDefault="00DC6D2E" w:rsidP="00643AD7">
            <w:pPr>
              <w:snapToGrid w:val="0"/>
              <w:spacing w:before="0" w:after="0"/>
              <w:jc w:val="center"/>
              <w:rPr>
                <w:rFonts w:eastAsiaTheme="minorEastAsia"/>
                <w:sz w:val="18"/>
                <w:szCs w:val="15"/>
              </w:rPr>
            </w:pPr>
            <w:r w:rsidRPr="00643AD7">
              <w:rPr>
                <w:rFonts w:eastAsiaTheme="minorEastAsia"/>
                <w:sz w:val="18"/>
                <w:szCs w:val="15"/>
              </w:rPr>
              <w:t xml:space="preserve">0 </w:t>
            </w:r>
            <w:proofErr w:type="spellStart"/>
            <w:r w:rsidRPr="00643AD7">
              <w:rPr>
                <w:rFonts w:eastAsiaTheme="minorEastAsia"/>
                <w:sz w:val="18"/>
                <w:szCs w:val="15"/>
              </w:rPr>
              <w:t>dBi</w:t>
            </w:r>
            <w:proofErr w:type="spellEnd"/>
            <w:r w:rsidRPr="00643AD7">
              <w:rPr>
                <w:rFonts w:eastAsiaTheme="minorEastAsia"/>
                <w:sz w:val="18"/>
                <w:szCs w:val="15"/>
              </w:rPr>
              <w:t xml:space="preserve"> per element</w:t>
            </w:r>
          </w:p>
        </w:tc>
      </w:tr>
    </w:tbl>
    <w:p w:rsidR="00DC6D2E" w:rsidRDefault="00DC6D2E" w:rsidP="00DC6D2E">
      <w:pPr>
        <w:pStyle w:val="2"/>
      </w:pPr>
      <w:r>
        <w:rPr>
          <w:rFonts w:hint="eastAsia"/>
        </w:rPr>
        <w:t xml:space="preserve">2.4. </w:t>
      </w:r>
      <w:r w:rsidRPr="007F3AE5">
        <w:t>Antenna and beam forming pattern modelling</w:t>
      </w:r>
    </w:p>
    <w:p w:rsidR="00DC6D2E" w:rsidRDefault="00DC6D2E" w:rsidP="00DC6D2E">
      <w:pPr>
        <w:spacing w:before="0" w:after="120"/>
        <w:jc w:val="left"/>
        <w:rPr>
          <w:sz w:val="20"/>
        </w:rPr>
      </w:pPr>
      <w:r>
        <w:rPr>
          <w:rFonts w:hint="eastAsia"/>
          <w:sz w:val="20"/>
        </w:rPr>
        <w:t xml:space="preserve">Satellite and UE </w:t>
      </w:r>
      <w:r>
        <w:rPr>
          <w:sz w:val="20"/>
        </w:rPr>
        <w:t>A</w:t>
      </w:r>
      <w:r>
        <w:rPr>
          <w:rFonts w:hint="eastAsia"/>
          <w:sz w:val="20"/>
        </w:rPr>
        <w:t>ntenna and beam forming pattern modelling of satellite could be referred to section 6.4.1 in TS 38.8</w:t>
      </w:r>
      <w:r w:rsidR="00F22F86">
        <w:rPr>
          <w:rFonts w:hint="eastAsia"/>
          <w:sz w:val="20"/>
        </w:rPr>
        <w:t>11</w:t>
      </w:r>
      <w:r w:rsidR="00BB6CDF">
        <w:rPr>
          <w:rFonts w:hint="eastAsia"/>
          <w:sz w:val="20"/>
        </w:rPr>
        <w:t xml:space="preserve"> [</w:t>
      </w:r>
      <w:r w:rsidR="00F22F86">
        <w:rPr>
          <w:rFonts w:hint="eastAsia"/>
          <w:sz w:val="20"/>
        </w:rPr>
        <w:t>5</w:t>
      </w:r>
      <w:r w:rsidR="00BB6CDF">
        <w:rPr>
          <w:rFonts w:hint="eastAsia"/>
          <w:sz w:val="20"/>
        </w:rPr>
        <w:t>]</w:t>
      </w:r>
      <w:r>
        <w:rPr>
          <w:rFonts w:hint="eastAsia"/>
          <w:sz w:val="20"/>
        </w:rPr>
        <w:t>.</w:t>
      </w:r>
    </w:p>
    <w:p w:rsidR="00643AD7" w:rsidRPr="00DC6D2E" w:rsidRDefault="00DC6D2E" w:rsidP="007F5AC9">
      <w:pPr>
        <w:spacing w:before="0" w:after="120"/>
        <w:jc w:val="left"/>
      </w:pPr>
      <w:r>
        <w:rPr>
          <w:sz w:val="20"/>
        </w:rPr>
        <w:t>A</w:t>
      </w:r>
      <w:r>
        <w:rPr>
          <w:rFonts w:hint="eastAsia"/>
          <w:sz w:val="20"/>
        </w:rPr>
        <w:t xml:space="preserve">ntenna and beam forming pattern modelling of TN BS and </w:t>
      </w:r>
      <w:r w:rsidRPr="00AF665C">
        <w:rPr>
          <w:sz w:val="20"/>
        </w:rPr>
        <w:t>UE</w:t>
      </w:r>
      <w:r>
        <w:rPr>
          <w:rFonts w:hint="eastAsia"/>
          <w:sz w:val="20"/>
        </w:rPr>
        <w:t xml:space="preserve"> could be referred to TR38.803</w:t>
      </w:r>
      <w:r w:rsidR="00BB6CDF">
        <w:rPr>
          <w:rFonts w:hint="eastAsia"/>
          <w:sz w:val="20"/>
        </w:rPr>
        <w:t xml:space="preserve"> [6]</w:t>
      </w:r>
      <w:r>
        <w:rPr>
          <w:rFonts w:hint="eastAsia"/>
          <w:sz w:val="20"/>
        </w:rPr>
        <w:t>.</w:t>
      </w:r>
    </w:p>
    <w:p w:rsidR="00197A82" w:rsidRDefault="00197A82" w:rsidP="00197A82">
      <w:pPr>
        <w:pStyle w:val="2"/>
      </w:pPr>
      <w:r>
        <w:rPr>
          <w:rFonts w:hint="eastAsia"/>
        </w:rPr>
        <w:t>2.</w:t>
      </w:r>
      <w:r w:rsidR="00CF5D1B">
        <w:rPr>
          <w:rFonts w:hint="eastAsia"/>
        </w:rPr>
        <w:t>3</w:t>
      </w:r>
      <w:r>
        <w:rPr>
          <w:rFonts w:hint="eastAsia"/>
        </w:rPr>
        <w:t xml:space="preserve">. </w:t>
      </w:r>
      <w:r w:rsidR="007F3AE5" w:rsidRPr="007F3AE5">
        <w:t>Propagation model</w:t>
      </w:r>
    </w:p>
    <w:p w:rsidR="007F3AE5" w:rsidRPr="007F3AE5" w:rsidRDefault="007F3AE5" w:rsidP="007F3AE5">
      <w:pPr>
        <w:spacing w:before="0" w:after="120"/>
        <w:jc w:val="left"/>
        <w:rPr>
          <w:sz w:val="20"/>
        </w:rPr>
      </w:pPr>
      <w:r>
        <w:rPr>
          <w:rFonts w:hint="eastAsia"/>
          <w:sz w:val="20"/>
        </w:rPr>
        <w:t>P</w:t>
      </w:r>
      <w:r w:rsidRPr="007F3AE5">
        <w:rPr>
          <w:sz w:val="20"/>
        </w:rPr>
        <w:t>ropagation model between NTN and UE could be referred to section 6.6 in TR 38.811</w:t>
      </w:r>
      <w:r w:rsidR="00BB6CDF">
        <w:rPr>
          <w:rFonts w:hint="eastAsia"/>
          <w:sz w:val="20"/>
        </w:rPr>
        <w:t xml:space="preserve"> [5]</w:t>
      </w:r>
      <w:r w:rsidRPr="007F3AE5">
        <w:rPr>
          <w:sz w:val="20"/>
        </w:rPr>
        <w:t>.</w:t>
      </w:r>
    </w:p>
    <w:p w:rsidR="00362E93" w:rsidRDefault="007F3AE5" w:rsidP="00362E93">
      <w:pPr>
        <w:spacing w:before="0" w:after="120"/>
        <w:jc w:val="left"/>
        <w:rPr>
          <w:sz w:val="20"/>
          <w:szCs w:val="20"/>
        </w:rPr>
      </w:pPr>
      <w:r>
        <w:rPr>
          <w:rFonts w:hint="eastAsia"/>
          <w:sz w:val="20"/>
        </w:rPr>
        <w:t>P</w:t>
      </w:r>
      <w:r w:rsidRPr="007F3AE5">
        <w:rPr>
          <w:sz w:val="20"/>
        </w:rPr>
        <w:t>ropagation model between TN BS and UE could be referred to section 5.2.2 in TR 38.803</w:t>
      </w:r>
      <w:r w:rsidR="00BB6CDF">
        <w:rPr>
          <w:rFonts w:hint="eastAsia"/>
          <w:sz w:val="20"/>
        </w:rPr>
        <w:t xml:space="preserve"> [6]</w:t>
      </w:r>
      <w:r w:rsidRPr="007F3AE5">
        <w:rPr>
          <w:sz w:val="20"/>
        </w:rPr>
        <w:t>.</w:t>
      </w:r>
    </w:p>
    <w:p w:rsidR="005C21B4" w:rsidRPr="005C21B4" w:rsidRDefault="005C21B4" w:rsidP="005C21B4">
      <w:pPr>
        <w:pStyle w:val="2"/>
      </w:pPr>
      <w:r>
        <w:rPr>
          <w:rFonts w:hint="eastAsia"/>
        </w:rPr>
        <w:t xml:space="preserve">2.4. </w:t>
      </w:r>
      <w:bookmarkStart w:id="1" w:name="_Toc494384421"/>
      <w:r w:rsidRPr="005C21B4">
        <w:t>Transmission power control model</w:t>
      </w:r>
      <w:bookmarkEnd w:id="1"/>
    </w:p>
    <w:p w:rsidR="005C21B4" w:rsidRDefault="005C21B4" w:rsidP="005C21B4">
      <w:pPr>
        <w:rPr>
          <w:rFonts w:eastAsia="MS Mincho"/>
          <w:lang w:eastAsia="ja-JP"/>
        </w:rPr>
      </w:pPr>
      <w:r>
        <w:rPr>
          <w:rFonts w:eastAsia="MS Mincho"/>
        </w:rPr>
        <w:t>For downlink</w:t>
      </w:r>
      <w:r>
        <w:rPr>
          <w:rFonts w:eastAsia="MS Mincho"/>
          <w:lang w:eastAsia="ja-JP"/>
        </w:rPr>
        <w:t xml:space="preserve"> scenario</w:t>
      </w:r>
      <w:r>
        <w:rPr>
          <w:rFonts w:eastAsia="MS Mincho"/>
        </w:rPr>
        <w:t>, no power control scheme is applied.</w:t>
      </w:r>
    </w:p>
    <w:p w:rsidR="005C21B4" w:rsidRDefault="005C21B4" w:rsidP="005C21B4">
      <w:pPr>
        <w:rPr>
          <w:rFonts w:eastAsia="MS Mincho"/>
          <w:lang w:eastAsia="ja-JP"/>
        </w:rPr>
      </w:pPr>
      <w:r>
        <w:rPr>
          <w:rFonts w:eastAsia="MS Mincho"/>
          <w:lang w:eastAsia="ja-JP"/>
        </w:rPr>
        <w:t>For uplink scenario, TPC model specified in Section 9.1 TR 36.942</w:t>
      </w:r>
      <w:r w:rsidR="00F22F86">
        <w:rPr>
          <w:rFonts w:eastAsiaTheme="minorEastAsia" w:hint="eastAsia"/>
        </w:rPr>
        <w:t xml:space="preserve"> [7]</w:t>
      </w:r>
      <w:r>
        <w:rPr>
          <w:rFonts w:eastAsia="MS Mincho"/>
          <w:lang w:eastAsia="ja-JP"/>
        </w:rPr>
        <w:t xml:space="preserve"> </w:t>
      </w:r>
      <w:r w:rsidR="00E41064">
        <w:rPr>
          <w:rFonts w:eastAsiaTheme="minorEastAsia" w:hint="eastAsia"/>
        </w:rPr>
        <w:t xml:space="preserve">could be </w:t>
      </w:r>
      <w:r>
        <w:rPr>
          <w:rFonts w:eastAsia="MS Mincho"/>
          <w:lang w:eastAsia="ja-JP"/>
        </w:rPr>
        <w:t>applied with following parameters.</w:t>
      </w:r>
    </w:p>
    <w:p w:rsidR="00E41064" w:rsidRPr="007F4011" w:rsidRDefault="00E41064" w:rsidP="00E41064">
      <w:pPr>
        <w:jc w:val="center"/>
      </w:pPr>
      <w:r w:rsidRPr="00753D32">
        <w:rPr>
          <w:position w:val="-40"/>
        </w:rPr>
        <w:object w:dxaOrig="4099" w:dyaOrig="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2.45pt;height:41.2pt" o:ole="" fillcolor="#0c9">
            <v:imagedata r:id="rId9" o:title=""/>
          </v:shape>
          <o:OLEObject Type="Embed" ProgID="Equation.3" ShapeID="_x0000_i1025" DrawAspect="Content" ObjectID="_1672258575" r:id="rId10"/>
        </w:object>
      </w:r>
    </w:p>
    <w:p w:rsidR="00E41064" w:rsidRPr="007F4011" w:rsidRDefault="00E41064" w:rsidP="00E41064"/>
    <w:p w:rsidR="00E41064" w:rsidRPr="007F4011" w:rsidRDefault="007F5AC9" w:rsidP="00E41064">
      <w:r w:rsidRPr="007F4011">
        <w:t>W</w:t>
      </w:r>
      <w:r w:rsidR="00E41064" w:rsidRPr="007F4011">
        <w:t>here</w:t>
      </w:r>
      <w:r>
        <w:rPr>
          <w:rFonts w:hint="eastAsia"/>
        </w:rPr>
        <w:t>,</w:t>
      </w:r>
      <w:r w:rsidR="00E41064" w:rsidRPr="007F4011">
        <w:t xml:space="preserve"> </w:t>
      </w:r>
      <w:proofErr w:type="spellStart"/>
      <w:r w:rsidR="00E41064" w:rsidRPr="007F4011">
        <w:t>P</w:t>
      </w:r>
      <w:r w:rsidR="00E41064" w:rsidRPr="007F4011">
        <w:rPr>
          <w:vertAlign w:val="subscript"/>
        </w:rPr>
        <w:t>max</w:t>
      </w:r>
      <w:proofErr w:type="spellEnd"/>
      <w:r w:rsidR="00E41064" w:rsidRPr="007F4011">
        <w:t xml:space="preserve"> = 2</w:t>
      </w:r>
      <w:r w:rsidR="00E41064">
        <w:rPr>
          <w:rFonts w:hint="eastAsia"/>
        </w:rPr>
        <w:t>4</w:t>
      </w:r>
      <w:r w:rsidR="00E41064" w:rsidRPr="007F4011">
        <w:t xml:space="preserve">dBm, </w:t>
      </w:r>
      <w:proofErr w:type="spellStart"/>
      <w:r w:rsidR="00E41064" w:rsidRPr="007F4011">
        <w:t>R</w:t>
      </w:r>
      <w:r w:rsidR="00E41064" w:rsidRPr="007F4011">
        <w:rPr>
          <w:vertAlign w:val="subscript"/>
        </w:rPr>
        <w:t>min</w:t>
      </w:r>
      <w:proofErr w:type="spellEnd"/>
      <w:r w:rsidR="00E41064" w:rsidRPr="007F4011">
        <w:t xml:space="preserve"> = -54dB if UE minimum power is -30dBm (or </w:t>
      </w:r>
      <w:proofErr w:type="spellStart"/>
      <w:r w:rsidR="00E41064" w:rsidRPr="007F4011">
        <w:t>R</w:t>
      </w:r>
      <w:r w:rsidR="00E41064" w:rsidRPr="007F4011">
        <w:rPr>
          <w:vertAlign w:val="subscript"/>
        </w:rPr>
        <w:t>min</w:t>
      </w:r>
      <w:proofErr w:type="spellEnd"/>
      <w:r w:rsidR="00E41064" w:rsidRPr="007F4011">
        <w:t xml:space="preserve"> = -64dB if UE minimum power is -40dBm), </w:t>
      </w:r>
      <w:proofErr w:type="spellStart"/>
      <w:r w:rsidR="00E41064">
        <w:t>C</w:t>
      </w:r>
      <w:r w:rsidR="00E41064" w:rsidRPr="007F4011">
        <w:t>L</w:t>
      </w:r>
      <w:r w:rsidR="00E41064" w:rsidRPr="007F4011">
        <w:rPr>
          <w:vertAlign w:val="subscript"/>
        </w:rPr>
        <w:t>x-ile</w:t>
      </w:r>
      <w:proofErr w:type="spellEnd"/>
      <w:r w:rsidR="00E41064" w:rsidRPr="007F4011">
        <w:t xml:space="preserve"> and γ are set</w:t>
      </w:r>
      <w:r w:rsidR="00E41064">
        <w:rPr>
          <w:rFonts w:hint="eastAsia"/>
        </w:rPr>
        <w:t xml:space="preserve"> as following</w:t>
      </w:r>
      <w:r w:rsidR="00E41064" w:rsidRPr="007F4011">
        <w:t>:</w:t>
      </w:r>
    </w:p>
    <w:p w:rsidR="005C21B4" w:rsidRDefault="005C21B4" w:rsidP="005C21B4">
      <w:pPr>
        <w:ind w:left="568" w:hanging="284"/>
        <w:rPr>
          <w:rFonts w:eastAsiaTheme="minorEastAsia"/>
        </w:rPr>
      </w:pPr>
      <w:r>
        <w:rPr>
          <w:rFonts w:eastAsia="MS Mincho"/>
        </w:rPr>
        <w:t>-</w:t>
      </w:r>
      <w:r>
        <w:rPr>
          <w:rFonts w:eastAsia="MS Mincho"/>
        </w:rPr>
        <w:tab/>
      </w:r>
      <w:proofErr w:type="spellStart"/>
      <w:r>
        <w:rPr>
          <w:rFonts w:eastAsia="MS Mincho"/>
        </w:rPr>
        <w:t>CL</w:t>
      </w:r>
      <w:r>
        <w:rPr>
          <w:rFonts w:eastAsia="MS Mincho"/>
          <w:vertAlign w:val="subscript"/>
        </w:rPr>
        <w:t>x-ile</w:t>
      </w:r>
      <w:proofErr w:type="spellEnd"/>
      <w:r>
        <w:rPr>
          <w:rFonts w:eastAsia="MS Mincho"/>
        </w:rPr>
        <w:t xml:space="preserve"> </w:t>
      </w:r>
      <w:r>
        <w:rPr>
          <w:rFonts w:eastAsia="MS Mincho"/>
          <w:lang w:eastAsia="ja-JP"/>
        </w:rPr>
        <w:t>= 88 + 10*log</w:t>
      </w:r>
      <w:r w:rsidRPr="005C21B4">
        <w:rPr>
          <w:rFonts w:eastAsia="MS Mincho"/>
          <w:vertAlign w:val="subscript"/>
          <w:lang w:eastAsia="ja-JP"/>
        </w:rPr>
        <w:t>10</w:t>
      </w:r>
      <w:r w:rsidR="007F5AC9">
        <w:rPr>
          <w:rFonts w:eastAsiaTheme="minorEastAsia" w:hint="eastAsia"/>
          <w:vertAlign w:val="subscript"/>
        </w:rPr>
        <w:t xml:space="preserve"> </w:t>
      </w:r>
      <w:r>
        <w:rPr>
          <w:rFonts w:eastAsia="MS Mincho"/>
          <w:lang w:eastAsia="ja-JP"/>
        </w:rPr>
        <w:t xml:space="preserve">(200/X) + 11 – Y, </w:t>
      </w:r>
    </w:p>
    <w:p w:rsidR="005C21B4" w:rsidRDefault="005C21B4" w:rsidP="005C21B4">
      <w:pPr>
        <w:ind w:left="568"/>
        <w:rPr>
          <w:rFonts w:eastAsia="MS Mincho"/>
          <w:lang w:eastAsia="ja-JP"/>
        </w:rPr>
      </w:pPr>
      <w:proofErr w:type="gramStart"/>
      <w:r>
        <w:rPr>
          <w:rFonts w:eastAsia="MS Mincho"/>
          <w:lang w:eastAsia="ja-JP"/>
        </w:rPr>
        <w:t>where</w:t>
      </w:r>
      <w:proofErr w:type="gramEnd"/>
      <w:r>
        <w:rPr>
          <w:rFonts w:eastAsia="MS Mincho"/>
          <w:lang w:eastAsia="ja-JP"/>
        </w:rPr>
        <w:t xml:space="preserve"> X is UL transmission BW (MHz) and Y is the BS noise figure</w:t>
      </w:r>
    </w:p>
    <w:p w:rsidR="00A249FB" w:rsidRDefault="005C21B4" w:rsidP="007F5AC9">
      <w:pPr>
        <w:ind w:left="568" w:hanging="284"/>
        <w:rPr>
          <w:sz w:val="20"/>
          <w:szCs w:val="20"/>
          <w:lang w:val="en-US"/>
        </w:rPr>
      </w:pPr>
      <w:r>
        <w:rPr>
          <w:rFonts w:eastAsia="MS Mincho"/>
        </w:rPr>
        <w:t>-</w:t>
      </w:r>
      <w:r>
        <w:rPr>
          <w:rFonts w:eastAsia="MS Mincho"/>
        </w:rPr>
        <w:tab/>
        <w:t>γ</w:t>
      </w:r>
      <w:r>
        <w:rPr>
          <w:rFonts w:eastAsia="MS Mincho"/>
          <w:lang w:eastAsia="ja-JP"/>
        </w:rPr>
        <w:t xml:space="preserve"> = 1</w:t>
      </w:r>
    </w:p>
    <w:p w:rsidR="005C21B4" w:rsidRPr="005C21B4" w:rsidRDefault="005C21B4" w:rsidP="005C21B4">
      <w:pPr>
        <w:pStyle w:val="2"/>
      </w:pPr>
      <w:bookmarkStart w:id="2" w:name="_Toc494384422"/>
      <w:r w:rsidRPr="005C21B4">
        <w:t>2.5</w:t>
      </w:r>
      <w:r>
        <w:rPr>
          <w:rFonts w:hint="eastAsia"/>
        </w:rPr>
        <w:t xml:space="preserve">. </w:t>
      </w:r>
      <w:r w:rsidRPr="005C21B4">
        <w:t>Received power model</w:t>
      </w:r>
      <w:bookmarkEnd w:id="2"/>
    </w:p>
    <w:p w:rsidR="005C21B4" w:rsidRDefault="005C21B4" w:rsidP="005C21B4">
      <w:pPr>
        <w:rPr>
          <w:rFonts w:eastAsia="MS Mincho"/>
          <w:lang w:eastAsia="ja-JP"/>
        </w:rPr>
      </w:pPr>
      <w:r>
        <w:rPr>
          <w:rFonts w:eastAsia="MS Mincho"/>
          <w:lang w:eastAsia="ja-JP"/>
        </w:rPr>
        <w:t>The received power in downlink and uplink scenarios is defined as below:</w:t>
      </w:r>
    </w:p>
    <w:p w:rsidR="005C21B4" w:rsidRDefault="005C21B4" w:rsidP="005C21B4">
      <w:pPr>
        <w:ind w:leftChars="100" w:left="210"/>
        <w:rPr>
          <w:rFonts w:eastAsia="MS Mincho"/>
          <w:i/>
          <w:lang w:eastAsia="ja-JP"/>
        </w:rPr>
      </w:pPr>
      <w:r>
        <w:rPr>
          <w:rFonts w:eastAsia="MS Mincho"/>
          <w:i/>
          <w:lang w:eastAsia="ja-JP"/>
        </w:rPr>
        <w:t>RX_PWR = TX_PWR – Path loss + G_TX + G_RX</w:t>
      </w:r>
    </w:p>
    <w:p w:rsidR="005C21B4" w:rsidRPr="007F5AC9" w:rsidRDefault="007F5AC9" w:rsidP="005C21B4">
      <w:pPr>
        <w:ind w:leftChars="100" w:left="210"/>
        <w:rPr>
          <w:rFonts w:eastAsiaTheme="minorEastAsia"/>
        </w:rPr>
      </w:pPr>
      <w:r>
        <w:rPr>
          <w:rFonts w:eastAsiaTheme="minorEastAsia" w:hint="eastAsia"/>
        </w:rPr>
        <w:t>W</w:t>
      </w:r>
      <w:r w:rsidR="005C21B4">
        <w:rPr>
          <w:rFonts w:eastAsia="MS Mincho"/>
          <w:lang w:eastAsia="ja-JP"/>
        </w:rPr>
        <w:t>here</w:t>
      </w:r>
      <w:r>
        <w:rPr>
          <w:rFonts w:eastAsiaTheme="minorEastAsia" w:hint="eastAsia"/>
        </w:rPr>
        <w:t>,</w:t>
      </w:r>
    </w:p>
    <w:p w:rsidR="005C21B4" w:rsidRDefault="005C21B4" w:rsidP="005C21B4">
      <w:pPr>
        <w:ind w:left="568" w:hanging="284"/>
        <w:rPr>
          <w:rFonts w:eastAsia="MS Mincho"/>
          <w:lang w:eastAsia="ja-JP"/>
        </w:rPr>
      </w:pPr>
      <w:r>
        <w:rPr>
          <w:rFonts w:eastAsia="MS Mincho"/>
          <w:lang w:eastAsia="ja-JP"/>
        </w:rPr>
        <w:t>RX_PWR is the received power</w:t>
      </w:r>
    </w:p>
    <w:p w:rsidR="005C21B4" w:rsidRDefault="005C21B4" w:rsidP="005C21B4">
      <w:pPr>
        <w:ind w:left="568" w:hanging="284"/>
        <w:rPr>
          <w:rFonts w:eastAsia="MS Mincho"/>
          <w:lang w:eastAsia="ja-JP"/>
        </w:rPr>
      </w:pPr>
      <w:r>
        <w:rPr>
          <w:rFonts w:eastAsia="MS Mincho"/>
          <w:lang w:eastAsia="ja-JP"/>
        </w:rPr>
        <w:t>TX_PWR is the transmitted power</w:t>
      </w:r>
    </w:p>
    <w:p w:rsidR="005C21B4" w:rsidRDefault="005C21B4" w:rsidP="005C21B4">
      <w:pPr>
        <w:ind w:left="568" w:hanging="284"/>
        <w:rPr>
          <w:rFonts w:eastAsia="MS Mincho"/>
          <w:lang w:eastAsia="ja-JP"/>
        </w:rPr>
      </w:pPr>
      <w:r>
        <w:rPr>
          <w:rFonts w:eastAsia="MS Mincho"/>
          <w:lang w:eastAsia="ja-JP"/>
        </w:rPr>
        <w:t>G_TX is the transmitter antenna gain (directional array gain)</w:t>
      </w:r>
    </w:p>
    <w:p w:rsidR="00E41064" w:rsidRDefault="005C21B4" w:rsidP="007F5AC9">
      <w:pPr>
        <w:ind w:left="568" w:hanging="284"/>
        <w:rPr>
          <w:sz w:val="20"/>
          <w:szCs w:val="20"/>
        </w:rPr>
      </w:pPr>
      <w:r>
        <w:rPr>
          <w:rFonts w:eastAsia="MS Mincho"/>
          <w:lang w:eastAsia="ja-JP"/>
        </w:rPr>
        <w:t>G_RX is the receiver antenna gain (directional array gain).</w:t>
      </w:r>
    </w:p>
    <w:p w:rsidR="00EB6469" w:rsidRPr="005C21B4" w:rsidRDefault="00EB6469" w:rsidP="00EB6469">
      <w:pPr>
        <w:pStyle w:val="2"/>
      </w:pPr>
      <w:r w:rsidRPr="005C21B4">
        <w:lastRenderedPageBreak/>
        <w:t>2.</w:t>
      </w:r>
      <w:r>
        <w:rPr>
          <w:rFonts w:hint="eastAsia"/>
        </w:rPr>
        <w:t>6. Performance metric</w:t>
      </w:r>
    </w:p>
    <w:p w:rsidR="00EB6469" w:rsidRDefault="007F5AC9" w:rsidP="00362E93">
      <w:pPr>
        <w:spacing w:before="0" w:after="120"/>
        <w:jc w:val="left"/>
        <w:rPr>
          <w:rFonts w:hint="eastAsia"/>
          <w:sz w:val="20"/>
          <w:lang w:val="en-US"/>
        </w:rPr>
      </w:pPr>
      <w:r>
        <w:rPr>
          <w:sz w:val="20"/>
          <w:lang w:val="en-US"/>
        </w:rPr>
        <w:t>S</w:t>
      </w:r>
      <w:r>
        <w:rPr>
          <w:rFonts w:hint="eastAsia"/>
          <w:sz w:val="20"/>
          <w:lang w:val="en-US"/>
        </w:rPr>
        <w:t>ame criteria as previous study, e.g. t</w:t>
      </w:r>
      <w:r w:rsidR="00EB6469">
        <w:rPr>
          <w:rFonts w:hint="eastAsia"/>
          <w:sz w:val="20"/>
          <w:lang w:val="en-US"/>
        </w:rPr>
        <w:t>he throughput loss of victim system should be below 5%.</w:t>
      </w:r>
    </w:p>
    <w:p w:rsidR="00FA0F64" w:rsidRPr="00EB6469" w:rsidRDefault="00FA0F64" w:rsidP="00362E93">
      <w:pPr>
        <w:spacing w:before="0" w:after="120"/>
        <w:jc w:val="left"/>
        <w:rPr>
          <w:sz w:val="20"/>
          <w:szCs w:val="20"/>
          <w:lang w:val="en-US"/>
        </w:rPr>
      </w:pP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BB6CDF" w:rsidRDefault="00F97525" w:rsidP="008758CC">
      <w:pPr>
        <w:spacing w:before="0" w:after="120"/>
        <w:jc w:val="left"/>
        <w:rPr>
          <w:rFonts w:hint="eastAsia"/>
          <w:sz w:val="20"/>
        </w:rPr>
      </w:pPr>
      <w:r w:rsidRPr="00F97525">
        <w:rPr>
          <w:sz w:val="20"/>
        </w:rPr>
        <w:t xml:space="preserve">This contribution </w:t>
      </w:r>
      <w:r w:rsidR="006E573A">
        <w:rPr>
          <w:rFonts w:hint="eastAsia"/>
          <w:sz w:val="20"/>
        </w:rPr>
        <w:t>discusse</w:t>
      </w:r>
      <w:r w:rsidR="00280B27">
        <w:rPr>
          <w:rFonts w:hint="eastAsia"/>
          <w:sz w:val="20"/>
        </w:rPr>
        <w:t>d the</w:t>
      </w:r>
      <w:r w:rsidR="006E573A">
        <w:rPr>
          <w:rFonts w:hint="eastAsia"/>
          <w:sz w:val="20"/>
        </w:rPr>
        <w:t xml:space="preserve"> </w:t>
      </w:r>
      <w:r w:rsidR="007F5AC9">
        <w:rPr>
          <w:rFonts w:hint="eastAsia"/>
          <w:sz w:val="20"/>
        </w:rPr>
        <w:t xml:space="preserve">simulation assumption for NTN co-existence study. </w:t>
      </w:r>
    </w:p>
    <w:p w:rsidR="00FA0F64" w:rsidRPr="00BB6CDF" w:rsidRDefault="00FA0F64" w:rsidP="008758CC">
      <w:pPr>
        <w:spacing w:before="0" w:after="120"/>
        <w:jc w:val="left"/>
        <w:rPr>
          <w:sz w:val="20"/>
        </w:rPr>
      </w:pPr>
      <w:bookmarkStart w:id="3" w:name="_GoBack"/>
      <w:bookmarkEnd w:id="3"/>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6135C6" w:rsidRDefault="006135C6" w:rsidP="006135C6">
      <w:pPr>
        <w:pStyle w:val="ab"/>
        <w:ind w:left="540" w:hangingChars="270" w:hanging="540"/>
        <w:rPr>
          <w:sz w:val="20"/>
        </w:rPr>
      </w:pPr>
      <w:r>
        <w:rPr>
          <w:rFonts w:hint="eastAsia"/>
          <w:sz w:val="20"/>
        </w:rPr>
        <w:t>[1]</w:t>
      </w:r>
      <w:r>
        <w:rPr>
          <w:rFonts w:hint="eastAsia"/>
          <w:sz w:val="20"/>
        </w:rPr>
        <w:tab/>
      </w:r>
      <w:r w:rsidR="00AC3C2D" w:rsidRPr="00AC3C2D">
        <w:rPr>
          <w:sz w:val="20"/>
        </w:rPr>
        <w:t>R4-2017600</w:t>
      </w:r>
      <w:r w:rsidR="00AC3C2D">
        <w:rPr>
          <w:rFonts w:hint="eastAsia"/>
          <w:sz w:val="20"/>
        </w:rPr>
        <w:t xml:space="preserve">, </w:t>
      </w:r>
      <w:r w:rsidR="00AC3C2D" w:rsidRPr="00AC3C2D">
        <w:rPr>
          <w:sz w:val="20"/>
        </w:rPr>
        <w:t>WF on NTN solutions</w:t>
      </w:r>
      <w:r w:rsidR="00AC3C2D">
        <w:rPr>
          <w:rFonts w:hint="eastAsia"/>
          <w:sz w:val="20"/>
        </w:rPr>
        <w:t xml:space="preserve">, </w:t>
      </w:r>
      <w:r w:rsidR="00AC3C2D" w:rsidRPr="00AC3C2D">
        <w:rPr>
          <w:sz w:val="20"/>
        </w:rPr>
        <w:t>THALES</w:t>
      </w:r>
    </w:p>
    <w:p w:rsidR="009B1D3B" w:rsidRDefault="009B1D3B" w:rsidP="009B1D3B">
      <w:pPr>
        <w:pStyle w:val="ab"/>
        <w:ind w:left="540" w:hangingChars="270" w:hanging="540"/>
        <w:rPr>
          <w:sz w:val="20"/>
        </w:rPr>
      </w:pPr>
      <w:r>
        <w:rPr>
          <w:rFonts w:hint="eastAsia"/>
          <w:sz w:val="20"/>
        </w:rPr>
        <w:t>[2]</w:t>
      </w:r>
      <w:r>
        <w:rPr>
          <w:rFonts w:hint="eastAsia"/>
          <w:sz w:val="20"/>
        </w:rPr>
        <w:tab/>
      </w:r>
      <w:r w:rsidR="00627973" w:rsidRPr="00627973">
        <w:rPr>
          <w:sz w:val="20"/>
        </w:rPr>
        <w:t>R4-2017661</w:t>
      </w:r>
      <w:r w:rsidR="00627973">
        <w:rPr>
          <w:rFonts w:hint="eastAsia"/>
          <w:sz w:val="20"/>
        </w:rPr>
        <w:t xml:space="preserve">, </w:t>
      </w:r>
      <w:r w:rsidR="00627973" w:rsidRPr="00627973">
        <w:rPr>
          <w:sz w:val="20"/>
        </w:rPr>
        <w:t>NR_NTN_solutions work plan</w:t>
      </w:r>
      <w:r w:rsidR="00627973">
        <w:rPr>
          <w:rFonts w:hint="eastAsia"/>
          <w:sz w:val="20"/>
        </w:rPr>
        <w:t xml:space="preserve">, </w:t>
      </w:r>
      <w:r w:rsidR="00627973" w:rsidRPr="00627973">
        <w:rPr>
          <w:sz w:val="20"/>
        </w:rPr>
        <w:t>THALES</w:t>
      </w:r>
    </w:p>
    <w:p w:rsidR="00D0292B" w:rsidRDefault="006135C6" w:rsidP="00E568DA">
      <w:pPr>
        <w:pStyle w:val="ab"/>
        <w:ind w:left="540" w:hangingChars="270" w:hanging="540"/>
        <w:rPr>
          <w:sz w:val="20"/>
        </w:rPr>
      </w:pPr>
      <w:r>
        <w:rPr>
          <w:rFonts w:hint="eastAsia"/>
          <w:sz w:val="20"/>
        </w:rPr>
        <w:t>[</w:t>
      </w:r>
      <w:r w:rsidR="009B1D3B">
        <w:rPr>
          <w:rFonts w:hint="eastAsia"/>
          <w:sz w:val="20"/>
        </w:rPr>
        <w:t>3</w:t>
      </w:r>
      <w:r>
        <w:rPr>
          <w:rFonts w:hint="eastAsia"/>
          <w:sz w:val="20"/>
        </w:rPr>
        <w:t>]</w:t>
      </w:r>
      <w:r>
        <w:rPr>
          <w:rFonts w:hint="eastAsia"/>
          <w:sz w:val="20"/>
        </w:rPr>
        <w:tab/>
      </w:r>
      <w:r w:rsidR="00EB6469" w:rsidRPr="00EB6469">
        <w:rPr>
          <w:sz w:val="20"/>
        </w:rPr>
        <w:t>R4-2100399</w:t>
      </w:r>
      <w:r w:rsidR="00D0292B">
        <w:rPr>
          <w:rFonts w:hint="eastAsia"/>
          <w:sz w:val="20"/>
        </w:rPr>
        <w:t xml:space="preserve">, </w:t>
      </w:r>
      <w:r w:rsidR="00D0292B" w:rsidRPr="00D0292B">
        <w:rPr>
          <w:sz w:val="20"/>
        </w:rPr>
        <w:t>Discussion on frequency band and scenarios for NTN</w:t>
      </w:r>
      <w:r w:rsidR="00D0292B">
        <w:rPr>
          <w:rFonts w:hint="eastAsia"/>
          <w:sz w:val="20"/>
        </w:rPr>
        <w:t>, CATT</w:t>
      </w:r>
    </w:p>
    <w:p w:rsidR="006135C6" w:rsidRDefault="00D0292B" w:rsidP="00E568DA">
      <w:pPr>
        <w:pStyle w:val="ab"/>
        <w:ind w:left="540" w:hangingChars="270" w:hanging="540"/>
        <w:rPr>
          <w:sz w:val="20"/>
        </w:rPr>
      </w:pPr>
      <w:r>
        <w:rPr>
          <w:rFonts w:hint="eastAsia"/>
          <w:sz w:val="20"/>
        </w:rPr>
        <w:t>[4]</w:t>
      </w:r>
      <w:r>
        <w:rPr>
          <w:rFonts w:hint="eastAsia"/>
          <w:sz w:val="20"/>
        </w:rPr>
        <w:tab/>
      </w:r>
      <w:r w:rsidR="00627973">
        <w:rPr>
          <w:rFonts w:hint="eastAsia"/>
          <w:sz w:val="20"/>
        </w:rPr>
        <w:t>3GPP TR</w:t>
      </w:r>
      <w:r w:rsidR="00BB6CDF">
        <w:rPr>
          <w:rFonts w:hint="eastAsia"/>
          <w:sz w:val="20"/>
        </w:rPr>
        <w:t xml:space="preserve"> </w:t>
      </w:r>
      <w:r w:rsidR="00627973">
        <w:rPr>
          <w:rFonts w:hint="eastAsia"/>
          <w:sz w:val="20"/>
        </w:rPr>
        <w:t xml:space="preserve">38.821 v16.0.0, </w:t>
      </w:r>
      <w:r w:rsidR="00627973" w:rsidRPr="005A0AB3">
        <w:rPr>
          <w:sz w:val="20"/>
        </w:rPr>
        <w:t>Solutions for NR to support non-terrestrial networks (NTN)</w:t>
      </w:r>
    </w:p>
    <w:p w:rsidR="00BB6CDF" w:rsidRDefault="00BB6CDF" w:rsidP="00E568DA">
      <w:pPr>
        <w:pStyle w:val="ab"/>
        <w:ind w:left="540" w:hangingChars="270" w:hanging="540"/>
        <w:rPr>
          <w:sz w:val="20"/>
        </w:rPr>
      </w:pPr>
      <w:r>
        <w:rPr>
          <w:rFonts w:hint="eastAsia"/>
          <w:sz w:val="20"/>
        </w:rPr>
        <w:t>[5]</w:t>
      </w:r>
      <w:r>
        <w:rPr>
          <w:rFonts w:hint="eastAsia"/>
          <w:sz w:val="20"/>
        </w:rPr>
        <w:tab/>
        <w:t xml:space="preserve">3GPP TR 38.811 v15.4.0, </w:t>
      </w:r>
      <w:r w:rsidRPr="00BB6CDF">
        <w:rPr>
          <w:sz w:val="20"/>
        </w:rPr>
        <w:t>Study on New Radio (NR) to support non-terrestrial networks</w:t>
      </w:r>
    </w:p>
    <w:p w:rsidR="00BB6CDF" w:rsidRDefault="00BB6CDF" w:rsidP="00E568DA">
      <w:pPr>
        <w:pStyle w:val="ab"/>
        <w:ind w:left="540" w:hangingChars="270" w:hanging="540"/>
        <w:rPr>
          <w:sz w:val="20"/>
        </w:rPr>
      </w:pPr>
      <w:r>
        <w:rPr>
          <w:rFonts w:hint="eastAsia"/>
          <w:sz w:val="20"/>
        </w:rPr>
        <w:t>[6]</w:t>
      </w:r>
      <w:r>
        <w:rPr>
          <w:rFonts w:hint="eastAsia"/>
          <w:sz w:val="20"/>
        </w:rPr>
        <w:tab/>
        <w:t xml:space="preserve">3GPP TR 38.803 v14.2.0, </w:t>
      </w:r>
      <w:r w:rsidRPr="00BB6CDF">
        <w:rPr>
          <w:sz w:val="20"/>
        </w:rPr>
        <w:t>Radio Frequency (RF) and co-existence aspects</w:t>
      </w:r>
    </w:p>
    <w:p w:rsidR="00F22F86" w:rsidRDefault="00F22F86" w:rsidP="00E568DA">
      <w:pPr>
        <w:pStyle w:val="ab"/>
        <w:ind w:left="540" w:hangingChars="270" w:hanging="540"/>
        <w:rPr>
          <w:sz w:val="20"/>
        </w:rPr>
      </w:pPr>
      <w:r>
        <w:rPr>
          <w:rFonts w:hint="eastAsia"/>
          <w:sz w:val="20"/>
        </w:rPr>
        <w:t>[7]</w:t>
      </w:r>
      <w:r>
        <w:rPr>
          <w:rFonts w:hint="eastAsia"/>
          <w:sz w:val="20"/>
        </w:rPr>
        <w:tab/>
        <w:t xml:space="preserve">3GPP TR 36.942 v16.0.0, </w:t>
      </w:r>
      <w:r w:rsidRPr="00F22F86">
        <w:rPr>
          <w:sz w:val="20"/>
        </w:rPr>
        <w:t>Radio Frequency (RF) system scenarios</w:t>
      </w:r>
    </w:p>
    <w:p w:rsidR="00442503" w:rsidRPr="00442503" w:rsidRDefault="00442503" w:rsidP="00442503">
      <w:pPr>
        <w:spacing w:before="0" w:after="120"/>
        <w:jc w:val="left"/>
        <w:rPr>
          <w:sz w:val="20"/>
          <w:lang w:val="en-US"/>
        </w:rPr>
      </w:pPr>
    </w:p>
    <w:sectPr w:rsidR="00442503" w:rsidRPr="00442503" w:rsidSect="00EC439E">
      <w:headerReference w:type="even" r:id="rId11"/>
      <w:footerReference w:type="default" r:id="rId12"/>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6EA" w:rsidRDefault="000336EA" w:rsidP="0095591C">
      <w:pPr>
        <w:spacing w:after="60"/>
        <w:ind w:left="210"/>
      </w:pPr>
      <w:r>
        <w:separator/>
      </w:r>
    </w:p>
    <w:p w:rsidR="000336EA" w:rsidRDefault="000336EA"/>
  </w:endnote>
  <w:endnote w:type="continuationSeparator" w:id="0">
    <w:p w:rsidR="000336EA" w:rsidRDefault="000336EA" w:rsidP="0095591C">
      <w:pPr>
        <w:spacing w:after="60"/>
        <w:ind w:left="210"/>
      </w:pPr>
      <w:r>
        <w:continuationSeparator/>
      </w:r>
    </w:p>
    <w:p w:rsidR="000336EA" w:rsidRDefault="00033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AC9" w:rsidRDefault="007F5AC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A0F64">
      <w:t>1</w:t>
    </w:r>
    <w:r>
      <w:fldChar w:fldCharType="end"/>
    </w:r>
  </w:p>
  <w:p w:rsidR="007F5AC9" w:rsidRDefault="007F5A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6EA" w:rsidRDefault="000336EA" w:rsidP="0095591C">
      <w:pPr>
        <w:spacing w:after="60"/>
        <w:ind w:left="210"/>
      </w:pPr>
      <w:r>
        <w:separator/>
      </w:r>
    </w:p>
    <w:p w:rsidR="000336EA" w:rsidRDefault="000336EA"/>
  </w:footnote>
  <w:footnote w:type="continuationSeparator" w:id="0">
    <w:p w:rsidR="000336EA" w:rsidRDefault="000336EA" w:rsidP="0095591C">
      <w:pPr>
        <w:spacing w:after="60"/>
        <w:ind w:left="210"/>
      </w:pPr>
      <w:r>
        <w:continuationSeparator/>
      </w:r>
    </w:p>
    <w:p w:rsidR="000336EA" w:rsidRDefault="000336E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AC9" w:rsidRDefault="007F5AC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7F5AC9" w:rsidRDefault="007F5A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444807"/>
    <w:multiLevelType w:val="hybridMultilevel"/>
    <w:tmpl w:val="810E57C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04190003">
      <w:start w:val="1"/>
      <w:numFmt w:val="bullet"/>
      <w:lvlText w:val="o"/>
      <w:lvlJc w:val="left"/>
      <w:pPr>
        <w:tabs>
          <w:tab w:val="num" w:pos="1800"/>
        </w:tabs>
        <w:ind w:left="1800" w:hanging="360"/>
      </w:pPr>
      <w:rPr>
        <w:rFonts w:ascii="Courier New" w:hAnsi="Courier New" w:cs="Courier New"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A346040"/>
    <w:multiLevelType w:val="multilevel"/>
    <w:tmpl w:val="1A3460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8AE42F5"/>
    <w:multiLevelType w:val="hybridMultilevel"/>
    <w:tmpl w:val="860887F8"/>
    <w:lvl w:ilvl="0" w:tplc="C298D5B6">
      <w:start w:val="1"/>
      <w:numFmt w:val="bullet"/>
      <w:lvlText w:val="•"/>
      <w:lvlJc w:val="left"/>
      <w:pPr>
        <w:tabs>
          <w:tab w:val="num" w:pos="360"/>
        </w:tabs>
        <w:ind w:left="360" w:hanging="360"/>
      </w:pPr>
      <w:rPr>
        <w:rFonts w:ascii="Arial" w:hAnsi="Arial" w:cs="Times New Roman" w:hint="default"/>
        <w:lang w:val="en-GB"/>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40B34E0"/>
    <w:multiLevelType w:val="hybridMultilevel"/>
    <w:tmpl w:val="B0A64B3A"/>
    <w:lvl w:ilvl="0" w:tplc="F32A239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0EE3D6F"/>
    <w:multiLevelType w:val="hybridMultilevel"/>
    <w:tmpl w:val="14844F6E"/>
    <w:lvl w:ilvl="0" w:tplc="658037F4">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247578E"/>
    <w:multiLevelType w:val="hybridMultilevel"/>
    <w:tmpl w:val="576882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6AB61A5"/>
    <w:multiLevelType w:val="multilevel"/>
    <w:tmpl w:val="46AB61A5"/>
    <w:lvl w:ilvl="0">
      <w:start w:val="1"/>
      <w:numFmt w:val="bullet"/>
      <w:lvlText w:val=""/>
      <w:lvlJc w:val="left"/>
      <w:pPr>
        <w:ind w:left="720" w:hanging="360"/>
      </w:pPr>
      <w:rPr>
        <w:rFonts w:ascii="Wingdings" w:hAnsi="Wingdings" w:hint="default"/>
      </w:rPr>
    </w:lvl>
    <w:lvl w:ilvl="1">
      <w:start w:val="1"/>
      <w:numFmt w:val="bullet"/>
      <w:lvlText w:val=""/>
      <w:lvlJc w:val="left"/>
      <w:pPr>
        <w:ind w:left="1069"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4C4F3A26"/>
    <w:multiLevelType w:val="multilevel"/>
    <w:tmpl w:val="FB6CEE76"/>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0790A3D"/>
    <w:multiLevelType w:val="hybridMultilevel"/>
    <w:tmpl w:val="08B0C56C"/>
    <w:lvl w:ilvl="0" w:tplc="622206A8">
      <w:start w:val="1"/>
      <w:numFmt w:val="bullet"/>
      <w:lvlText w:val=""/>
      <w:lvlJc w:val="left"/>
      <w:pPr>
        <w:tabs>
          <w:tab w:val="num" w:pos="720"/>
        </w:tabs>
        <w:ind w:left="720" w:hanging="360"/>
      </w:pPr>
      <w:rPr>
        <w:rFonts w:ascii="Wingdings" w:hAnsi="Wingdings" w:hint="default"/>
      </w:rPr>
    </w:lvl>
    <w:lvl w:ilvl="1" w:tplc="AFD06F62">
      <w:start w:val="3731"/>
      <w:numFmt w:val="bullet"/>
      <w:lvlText w:val="–"/>
      <w:lvlJc w:val="left"/>
      <w:pPr>
        <w:tabs>
          <w:tab w:val="num" w:pos="1440"/>
        </w:tabs>
        <w:ind w:left="1440" w:hanging="360"/>
      </w:pPr>
      <w:rPr>
        <w:rFonts w:ascii="Arial" w:hAnsi="Arial" w:hint="default"/>
      </w:rPr>
    </w:lvl>
    <w:lvl w:ilvl="2" w:tplc="A1B08888">
      <w:start w:val="3731"/>
      <w:numFmt w:val="bullet"/>
      <w:lvlText w:val="•"/>
      <w:lvlJc w:val="left"/>
      <w:pPr>
        <w:tabs>
          <w:tab w:val="num" w:pos="2160"/>
        </w:tabs>
        <w:ind w:left="2160" w:hanging="360"/>
      </w:pPr>
      <w:rPr>
        <w:rFonts w:ascii="Arial" w:hAnsi="Arial" w:hint="default"/>
      </w:rPr>
    </w:lvl>
    <w:lvl w:ilvl="3" w:tplc="461045EA" w:tentative="1">
      <w:start w:val="1"/>
      <w:numFmt w:val="bullet"/>
      <w:lvlText w:val=""/>
      <w:lvlJc w:val="left"/>
      <w:pPr>
        <w:tabs>
          <w:tab w:val="num" w:pos="2880"/>
        </w:tabs>
        <w:ind w:left="2880" w:hanging="360"/>
      </w:pPr>
      <w:rPr>
        <w:rFonts w:ascii="Wingdings" w:hAnsi="Wingdings" w:hint="default"/>
      </w:rPr>
    </w:lvl>
    <w:lvl w:ilvl="4" w:tplc="78AA9388" w:tentative="1">
      <w:start w:val="1"/>
      <w:numFmt w:val="bullet"/>
      <w:lvlText w:val=""/>
      <w:lvlJc w:val="left"/>
      <w:pPr>
        <w:tabs>
          <w:tab w:val="num" w:pos="3600"/>
        </w:tabs>
        <w:ind w:left="3600" w:hanging="360"/>
      </w:pPr>
      <w:rPr>
        <w:rFonts w:ascii="Wingdings" w:hAnsi="Wingdings" w:hint="default"/>
      </w:rPr>
    </w:lvl>
    <w:lvl w:ilvl="5" w:tplc="500EC1F8" w:tentative="1">
      <w:start w:val="1"/>
      <w:numFmt w:val="bullet"/>
      <w:lvlText w:val=""/>
      <w:lvlJc w:val="left"/>
      <w:pPr>
        <w:tabs>
          <w:tab w:val="num" w:pos="4320"/>
        </w:tabs>
        <w:ind w:left="4320" w:hanging="360"/>
      </w:pPr>
      <w:rPr>
        <w:rFonts w:ascii="Wingdings" w:hAnsi="Wingdings" w:hint="default"/>
      </w:rPr>
    </w:lvl>
    <w:lvl w:ilvl="6" w:tplc="F6222B9C" w:tentative="1">
      <w:start w:val="1"/>
      <w:numFmt w:val="bullet"/>
      <w:lvlText w:val=""/>
      <w:lvlJc w:val="left"/>
      <w:pPr>
        <w:tabs>
          <w:tab w:val="num" w:pos="5040"/>
        </w:tabs>
        <w:ind w:left="5040" w:hanging="360"/>
      </w:pPr>
      <w:rPr>
        <w:rFonts w:ascii="Wingdings" w:hAnsi="Wingdings" w:hint="default"/>
      </w:rPr>
    </w:lvl>
    <w:lvl w:ilvl="7" w:tplc="46A47F52" w:tentative="1">
      <w:start w:val="1"/>
      <w:numFmt w:val="bullet"/>
      <w:lvlText w:val=""/>
      <w:lvlJc w:val="left"/>
      <w:pPr>
        <w:tabs>
          <w:tab w:val="num" w:pos="5760"/>
        </w:tabs>
        <w:ind w:left="5760" w:hanging="360"/>
      </w:pPr>
      <w:rPr>
        <w:rFonts w:ascii="Wingdings" w:hAnsi="Wingdings" w:hint="default"/>
      </w:rPr>
    </w:lvl>
    <w:lvl w:ilvl="8" w:tplc="F5880BB6" w:tentative="1">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70051DE"/>
    <w:multiLevelType w:val="multilevel"/>
    <w:tmpl w:val="570051DE"/>
    <w:lvl w:ilvl="0">
      <w:start w:val="1"/>
      <w:numFmt w:val="bullet"/>
      <w:lvlText w:val=""/>
      <w:lvlJc w:val="left"/>
      <w:pPr>
        <w:ind w:left="440" w:hanging="360"/>
      </w:pPr>
      <w:rPr>
        <w:rFonts w:ascii="Symbol" w:hAnsi="Symbol"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880" w:hanging="360"/>
      </w:pPr>
      <w:rPr>
        <w:rFonts w:ascii="Wingdings" w:hAnsi="Wingdings" w:hint="default"/>
      </w:rPr>
    </w:lvl>
    <w:lvl w:ilvl="3">
      <w:start w:val="1"/>
      <w:numFmt w:val="bullet"/>
      <w:lvlText w:val=""/>
      <w:lvlJc w:val="left"/>
      <w:pPr>
        <w:ind w:left="2600" w:hanging="360"/>
      </w:pPr>
      <w:rPr>
        <w:rFonts w:ascii="Symbol" w:hAnsi="Symbol" w:hint="default"/>
      </w:rPr>
    </w:lvl>
    <w:lvl w:ilvl="4">
      <w:start w:val="1"/>
      <w:numFmt w:val="bullet"/>
      <w:lvlText w:val="o"/>
      <w:lvlJc w:val="left"/>
      <w:pPr>
        <w:ind w:left="3320" w:hanging="360"/>
      </w:pPr>
      <w:rPr>
        <w:rFonts w:ascii="Courier New" w:hAnsi="Courier New" w:cs="Courier New" w:hint="default"/>
      </w:rPr>
    </w:lvl>
    <w:lvl w:ilvl="5">
      <w:start w:val="1"/>
      <w:numFmt w:val="bullet"/>
      <w:lvlText w:val=""/>
      <w:lvlJc w:val="left"/>
      <w:pPr>
        <w:ind w:left="4040" w:hanging="360"/>
      </w:pPr>
      <w:rPr>
        <w:rFonts w:ascii="Wingdings" w:hAnsi="Wingdings" w:hint="default"/>
      </w:rPr>
    </w:lvl>
    <w:lvl w:ilvl="6">
      <w:start w:val="1"/>
      <w:numFmt w:val="bullet"/>
      <w:lvlText w:val=""/>
      <w:lvlJc w:val="left"/>
      <w:pPr>
        <w:ind w:left="4760" w:hanging="360"/>
      </w:pPr>
      <w:rPr>
        <w:rFonts w:ascii="Symbol" w:hAnsi="Symbol" w:hint="default"/>
      </w:rPr>
    </w:lvl>
    <w:lvl w:ilvl="7">
      <w:start w:val="1"/>
      <w:numFmt w:val="bullet"/>
      <w:lvlText w:val="o"/>
      <w:lvlJc w:val="left"/>
      <w:pPr>
        <w:ind w:left="5480" w:hanging="360"/>
      </w:pPr>
      <w:rPr>
        <w:rFonts w:ascii="Courier New" w:hAnsi="Courier New" w:cs="Courier New" w:hint="default"/>
      </w:rPr>
    </w:lvl>
    <w:lvl w:ilvl="8">
      <w:start w:val="1"/>
      <w:numFmt w:val="bullet"/>
      <w:lvlText w:val=""/>
      <w:lvlJc w:val="left"/>
      <w:pPr>
        <w:ind w:left="6200" w:hanging="360"/>
      </w:pPr>
      <w:rPr>
        <w:rFonts w:ascii="Wingdings" w:hAnsi="Wingdings" w:hint="default"/>
      </w:rPr>
    </w:lvl>
  </w:abstractNum>
  <w:abstractNum w:abstractNumId="22">
    <w:nsid w:val="583A7916"/>
    <w:multiLevelType w:val="multilevel"/>
    <w:tmpl w:val="583A7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nsid w:val="5F882E20"/>
    <w:multiLevelType w:val="hybridMultilevel"/>
    <w:tmpl w:val="66043EC0"/>
    <w:lvl w:ilvl="0" w:tplc="DAEC2F6C">
      <w:start w:val="1"/>
      <w:numFmt w:val="bullet"/>
      <w:lvlText w:val="•"/>
      <w:lvlJc w:val="left"/>
      <w:pPr>
        <w:tabs>
          <w:tab w:val="num" w:pos="360"/>
        </w:tabs>
        <w:ind w:left="360" w:hanging="360"/>
      </w:pPr>
      <w:rPr>
        <w:rFonts w:ascii="Arial" w:hAnsi="Arial" w:hint="default"/>
      </w:rPr>
    </w:lvl>
    <w:lvl w:ilvl="1" w:tplc="D1B487F2">
      <w:start w:val="5533"/>
      <w:numFmt w:val="bullet"/>
      <w:lvlText w:val="–"/>
      <w:lvlJc w:val="left"/>
      <w:pPr>
        <w:tabs>
          <w:tab w:val="num" w:pos="1080"/>
        </w:tabs>
        <w:ind w:left="1080" w:hanging="360"/>
      </w:pPr>
      <w:rPr>
        <w:rFonts w:ascii="Arial" w:hAnsi="Arial" w:hint="default"/>
      </w:rPr>
    </w:lvl>
    <w:lvl w:ilvl="2" w:tplc="E79AA2C8">
      <w:start w:val="1"/>
      <w:numFmt w:val="bullet"/>
      <w:lvlText w:val="•"/>
      <w:lvlJc w:val="left"/>
      <w:pPr>
        <w:tabs>
          <w:tab w:val="num" w:pos="1800"/>
        </w:tabs>
        <w:ind w:left="1800" w:hanging="360"/>
      </w:pPr>
      <w:rPr>
        <w:rFonts w:ascii="Arial" w:hAnsi="Arial" w:hint="default"/>
      </w:rPr>
    </w:lvl>
    <w:lvl w:ilvl="3" w:tplc="6D34F20E" w:tentative="1">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6F946214"/>
    <w:multiLevelType w:val="hybridMultilevel"/>
    <w:tmpl w:val="25521D0A"/>
    <w:lvl w:ilvl="0" w:tplc="1A68890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1C01E1D"/>
    <w:multiLevelType w:val="hybridMultilevel"/>
    <w:tmpl w:val="06A2E5DC"/>
    <w:lvl w:ilvl="0" w:tplc="504CDE84">
      <w:start w:val="1"/>
      <w:numFmt w:val="bullet"/>
      <w:lvlText w:val="-"/>
      <w:lvlJc w:val="left"/>
      <w:pPr>
        <w:ind w:left="717" w:hanging="360"/>
      </w:pPr>
      <w:rPr>
        <w:rFonts w:ascii="Times New Roman" w:eastAsia="宋体" w:hAnsi="Times New Roman" w:cs="Times New Roman" w:hint="default"/>
      </w:rPr>
    </w:lvl>
    <w:lvl w:ilvl="1" w:tplc="04090003">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28">
    <w:nsid w:val="739C0B98"/>
    <w:multiLevelType w:val="hybridMultilevel"/>
    <w:tmpl w:val="0ABE5B8C"/>
    <w:lvl w:ilvl="0" w:tplc="DAEC2F6C">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3">
      <w:start w:val="1"/>
      <w:numFmt w:val="bullet"/>
      <w:lvlText w:val="o"/>
      <w:lvlJc w:val="left"/>
      <w:pPr>
        <w:tabs>
          <w:tab w:val="num" w:pos="1800"/>
        </w:tabs>
        <w:ind w:left="1800" w:hanging="360"/>
      </w:pPr>
      <w:rPr>
        <w:rFonts w:ascii="Courier New" w:hAnsi="Courier New" w:cs="Courier New" w:hint="default"/>
      </w:rPr>
    </w:lvl>
    <w:lvl w:ilvl="3" w:tplc="6D34F20E">
      <w:start w:val="1"/>
      <w:numFmt w:val="bullet"/>
      <w:lvlText w:val="•"/>
      <w:lvlJc w:val="left"/>
      <w:pPr>
        <w:tabs>
          <w:tab w:val="num" w:pos="2520"/>
        </w:tabs>
        <w:ind w:left="2520" w:hanging="360"/>
      </w:pPr>
      <w:rPr>
        <w:rFonts w:ascii="Arial" w:hAnsi="Arial" w:hint="default"/>
      </w:rPr>
    </w:lvl>
    <w:lvl w:ilvl="4" w:tplc="C034101E" w:tentative="1">
      <w:start w:val="1"/>
      <w:numFmt w:val="bullet"/>
      <w:lvlText w:val="•"/>
      <w:lvlJc w:val="left"/>
      <w:pPr>
        <w:tabs>
          <w:tab w:val="num" w:pos="3240"/>
        </w:tabs>
        <w:ind w:left="3240" w:hanging="360"/>
      </w:pPr>
      <w:rPr>
        <w:rFonts w:ascii="Arial" w:hAnsi="Arial" w:hint="default"/>
      </w:rPr>
    </w:lvl>
    <w:lvl w:ilvl="5" w:tplc="92F8B09E" w:tentative="1">
      <w:start w:val="1"/>
      <w:numFmt w:val="bullet"/>
      <w:lvlText w:val="•"/>
      <w:lvlJc w:val="left"/>
      <w:pPr>
        <w:tabs>
          <w:tab w:val="num" w:pos="3960"/>
        </w:tabs>
        <w:ind w:left="3960" w:hanging="360"/>
      </w:pPr>
      <w:rPr>
        <w:rFonts w:ascii="Arial" w:hAnsi="Arial" w:hint="default"/>
      </w:rPr>
    </w:lvl>
    <w:lvl w:ilvl="6" w:tplc="25E41606" w:tentative="1">
      <w:start w:val="1"/>
      <w:numFmt w:val="bullet"/>
      <w:lvlText w:val="•"/>
      <w:lvlJc w:val="left"/>
      <w:pPr>
        <w:tabs>
          <w:tab w:val="num" w:pos="4680"/>
        </w:tabs>
        <w:ind w:left="4680" w:hanging="360"/>
      </w:pPr>
      <w:rPr>
        <w:rFonts w:ascii="Arial" w:hAnsi="Arial" w:hint="default"/>
      </w:rPr>
    </w:lvl>
    <w:lvl w:ilvl="7" w:tplc="49082A4E" w:tentative="1">
      <w:start w:val="1"/>
      <w:numFmt w:val="bullet"/>
      <w:lvlText w:val="•"/>
      <w:lvlJc w:val="left"/>
      <w:pPr>
        <w:tabs>
          <w:tab w:val="num" w:pos="5400"/>
        </w:tabs>
        <w:ind w:left="5400" w:hanging="360"/>
      </w:pPr>
      <w:rPr>
        <w:rFonts w:ascii="Arial" w:hAnsi="Arial" w:hint="default"/>
      </w:rPr>
    </w:lvl>
    <w:lvl w:ilvl="8" w:tplc="50BE1D0C" w:tentative="1">
      <w:start w:val="1"/>
      <w:numFmt w:val="bullet"/>
      <w:lvlText w:val="•"/>
      <w:lvlJc w:val="left"/>
      <w:pPr>
        <w:tabs>
          <w:tab w:val="num" w:pos="6120"/>
        </w:tabs>
        <w:ind w:left="612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A3C348E"/>
    <w:multiLevelType w:val="hybridMultilevel"/>
    <w:tmpl w:val="2CEA9AB4"/>
    <w:lvl w:ilvl="0" w:tplc="D41271D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5"/>
  </w:num>
  <w:num w:numId="3">
    <w:abstractNumId w:val="1"/>
  </w:num>
  <w:num w:numId="4">
    <w:abstractNumId w:val="17"/>
  </w:num>
  <w:num w:numId="5">
    <w:abstractNumId w:val="8"/>
  </w:num>
  <w:num w:numId="6">
    <w:abstractNumId w:val="29"/>
  </w:num>
  <w:num w:numId="7">
    <w:abstractNumId w:val="3"/>
  </w:num>
  <w:num w:numId="8">
    <w:abstractNumId w:val="18"/>
  </w:num>
  <w:num w:numId="9">
    <w:abstractNumId w:val="11"/>
  </w:num>
  <w:num w:numId="10">
    <w:abstractNumId w:val="26"/>
  </w:num>
  <w:num w:numId="11">
    <w:abstractNumId w:val="30"/>
  </w:num>
  <w:num w:numId="12">
    <w:abstractNumId w:val="32"/>
  </w:num>
  <w:num w:numId="13">
    <w:abstractNumId w:val="12"/>
  </w:num>
  <w:num w:numId="14">
    <w:abstractNumId w:val="15"/>
  </w:num>
  <w:num w:numId="15">
    <w:abstractNumId w:val="9"/>
  </w:num>
  <w:num w:numId="16">
    <w:abstractNumId w:val="24"/>
  </w:num>
  <w:num w:numId="17">
    <w:abstractNumId w:val="0"/>
  </w:num>
  <w:num w:numId="18">
    <w:abstractNumId w:val="7"/>
  </w:num>
  <w:num w:numId="19">
    <w:abstractNumId w:val="2"/>
  </w:num>
  <w:num w:numId="20">
    <w:abstractNumId w:val="19"/>
  </w:num>
  <w:num w:numId="21">
    <w:abstractNumId w:val="13"/>
  </w:num>
  <w:num w:numId="22">
    <w:abstractNumId w:val="31"/>
  </w:num>
  <w:num w:numId="23">
    <w:abstractNumId w:val="27"/>
  </w:num>
  <w:num w:numId="24">
    <w:abstractNumId w:val="10"/>
  </w:num>
  <w:num w:numId="25">
    <w:abstractNumId w:val="23"/>
  </w:num>
  <w:num w:numId="26">
    <w:abstractNumId w:val="28"/>
  </w:num>
  <w:num w:numId="27">
    <w:abstractNumId w:val="4"/>
  </w:num>
  <w:num w:numId="28">
    <w:abstractNumId w:val="14"/>
  </w:num>
  <w:num w:numId="29">
    <w:abstractNumId w:val="16"/>
  </w:num>
  <w:num w:numId="30">
    <w:abstractNumId w:val="22"/>
  </w:num>
  <w:num w:numId="31">
    <w:abstractNumId w:val="21"/>
  </w:num>
  <w:num w:numId="32">
    <w:abstractNumId w:val="6"/>
  </w:num>
  <w:num w:numId="33">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2156"/>
    <w:rsid w:val="00032220"/>
    <w:rsid w:val="000322C3"/>
    <w:rsid w:val="000333E3"/>
    <w:rsid w:val="000336EA"/>
    <w:rsid w:val="0003476C"/>
    <w:rsid w:val="00034C96"/>
    <w:rsid w:val="00034CE4"/>
    <w:rsid w:val="00035139"/>
    <w:rsid w:val="000358BD"/>
    <w:rsid w:val="00036379"/>
    <w:rsid w:val="00036EE0"/>
    <w:rsid w:val="00037A61"/>
    <w:rsid w:val="000400BB"/>
    <w:rsid w:val="00040715"/>
    <w:rsid w:val="000409ED"/>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6F7E"/>
    <w:rsid w:val="00067B92"/>
    <w:rsid w:val="00067C58"/>
    <w:rsid w:val="00070174"/>
    <w:rsid w:val="00070416"/>
    <w:rsid w:val="0007112E"/>
    <w:rsid w:val="00071CC3"/>
    <w:rsid w:val="00071DF9"/>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2B8"/>
    <w:rsid w:val="000C43F9"/>
    <w:rsid w:val="000C468D"/>
    <w:rsid w:val="000C47E4"/>
    <w:rsid w:val="000C4992"/>
    <w:rsid w:val="000C4F3F"/>
    <w:rsid w:val="000C5462"/>
    <w:rsid w:val="000C57B6"/>
    <w:rsid w:val="000C57D3"/>
    <w:rsid w:val="000C6153"/>
    <w:rsid w:val="000C65BA"/>
    <w:rsid w:val="000C69FB"/>
    <w:rsid w:val="000C7E5F"/>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5AE"/>
    <w:rsid w:val="000E1DD4"/>
    <w:rsid w:val="000E1EB4"/>
    <w:rsid w:val="000E2669"/>
    <w:rsid w:val="000E31E6"/>
    <w:rsid w:val="000E36CC"/>
    <w:rsid w:val="000E4A9B"/>
    <w:rsid w:val="000E5934"/>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B0A"/>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9FD"/>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3EE"/>
    <w:rsid w:val="00197A82"/>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EA8"/>
    <w:rsid w:val="001D40F2"/>
    <w:rsid w:val="001D45D5"/>
    <w:rsid w:val="001D49AD"/>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2DF8"/>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7316"/>
    <w:rsid w:val="00257AE1"/>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0B27"/>
    <w:rsid w:val="00281149"/>
    <w:rsid w:val="00282A0D"/>
    <w:rsid w:val="002836DA"/>
    <w:rsid w:val="00283834"/>
    <w:rsid w:val="0028427E"/>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D37"/>
    <w:rsid w:val="002D456C"/>
    <w:rsid w:val="002D4AC1"/>
    <w:rsid w:val="002D52BC"/>
    <w:rsid w:val="002D5FEC"/>
    <w:rsid w:val="002D601A"/>
    <w:rsid w:val="002D6AB2"/>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DFF"/>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54F3"/>
    <w:rsid w:val="003465E0"/>
    <w:rsid w:val="00346872"/>
    <w:rsid w:val="00346CAD"/>
    <w:rsid w:val="00346D6D"/>
    <w:rsid w:val="003477FC"/>
    <w:rsid w:val="0034783F"/>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A80"/>
    <w:rsid w:val="00375CC9"/>
    <w:rsid w:val="00375D1B"/>
    <w:rsid w:val="00376CA3"/>
    <w:rsid w:val="00376F17"/>
    <w:rsid w:val="003804A9"/>
    <w:rsid w:val="00380537"/>
    <w:rsid w:val="003807F3"/>
    <w:rsid w:val="00380B63"/>
    <w:rsid w:val="00381A7A"/>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56C8"/>
    <w:rsid w:val="003B58C8"/>
    <w:rsid w:val="003B6ADF"/>
    <w:rsid w:val="003B7669"/>
    <w:rsid w:val="003B77DA"/>
    <w:rsid w:val="003B7BD4"/>
    <w:rsid w:val="003C0368"/>
    <w:rsid w:val="003C05F4"/>
    <w:rsid w:val="003C0B14"/>
    <w:rsid w:val="003C0FF1"/>
    <w:rsid w:val="003C3770"/>
    <w:rsid w:val="003C3A54"/>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8F5"/>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D61"/>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62D3"/>
    <w:rsid w:val="004D647F"/>
    <w:rsid w:val="004D6D2E"/>
    <w:rsid w:val="004D6F73"/>
    <w:rsid w:val="004D744C"/>
    <w:rsid w:val="004D7861"/>
    <w:rsid w:val="004D7D7F"/>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87AAE"/>
    <w:rsid w:val="00590785"/>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48AC"/>
    <w:rsid w:val="005A4C0B"/>
    <w:rsid w:val="005A4D01"/>
    <w:rsid w:val="005A5176"/>
    <w:rsid w:val="005A5232"/>
    <w:rsid w:val="005A5AE0"/>
    <w:rsid w:val="005A5FEC"/>
    <w:rsid w:val="005A6095"/>
    <w:rsid w:val="005A67A2"/>
    <w:rsid w:val="005A77CE"/>
    <w:rsid w:val="005A7894"/>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370"/>
    <w:rsid w:val="005C17EE"/>
    <w:rsid w:val="005C17F3"/>
    <w:rsid w:val="005C1EA4"/>
    <w:rsid w:val="005C1EE1"/>
    <w:rsid w:val="005C21B4"/>
    <w:rsid w:val="005C326D"/>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1E2"/>
    <w:rsid w:val="005D4523"/>
    <w:rsid w:val="005D5EF1"/>
    <w:rsid w:val="005D5F41"/>
    <w:rsid w:val="005D691F"/>
    <w:rsid w:val="005D74BB"/>
    <w:rsid w:val="005D77AB"/>
    <w:rsid w:val="005D78E7"/>
    <w:rsid w:val="005E00BF"/>
    <w:rsid w:val="005E0490"/>
    <w:rsid w:val="005E157B"/>
    <w:rsid w:val="005E33FB"/>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5B"/>
    <w:rsid w:val="00623BDE"/>
    <w:rsid w:val="00623FDC"/>
    <w:rsid w:val="006243C7"/>
    <w:rsid w:val="00624B21"/>
    <w:rsid w:val="0062537D"/>
    <w:rsid w:val="00625B5F"/>
    <w:rsid w:val="00627973"/>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AD7"/>
    <w:rsid w:val="00643CA1"/>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757"/>
    <w:rsid w:val="00657E6A"/>
    <w:rsid w:val="006600BD"/>
    <w:rsid w:val="0066119F"/>
    <w:rsid w:val="0066179C"/>
    <w:rsid w:val="00661BF2"/>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67FE"/>
    <w:rsid w:val="006874BC"/>
    <w:rsid w:val="00687E0D"/>
    <w:rsid w:val="006902F9"/>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13BF"/>
    <w:rsid w:val="006B1718"/>
    <w:rsid w:val="006B220E"/>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DCF"/>
    <w:rsid w:val="006D1E59"/>
    <w:rsid w:val="006D1FE7"/>
    <w:rsid w:val="006D202A"/>
    <w:rsid w:val="006D2C99"/>
    <w:rsid w:val="006D3C3C"/>
    <w:rsid w:val="006D3C52"/>
    <w:rsid w:val="006D4691"/>
    <w:rsid w:val="006D46D6"/>
    <w:rsid w:val="006D472B"/>
    <w:rsid w:val="006D4CA1"/>
    <w:rsid w:val="006D622D"/>
    <w:rsid w:val="006D6380"/>
    <w:rsid w:val="006D64BB"/>
    <w:rsid w:val="006D68F9"/>
    <w:rsid w:val="006D71C7"/>
    <w:rsid w:val="006D7756"/>
    <w:rsid w:val="006D77D7"/>
    <w:rsid w:val="006D7CA4"/>
    <w:rsid w:val="006E11FB"/>
    <w:rsid w:val="006E1FDA"/>
    <w:rsid w:val="006E2B8F"/>
    <w:rsid w:val="006E3288"/>
    <w:rsid w:val="006E3EC4"/>
    <w:rsid w:val="006E3EC9"/>
    <w:rsid w:val="006E4013"/>
    <w:rsid w:val="006E573A"/>
    <w:rsid w:val="006E582A"/>
    <w:rsid w:val="006E584A"/>
    <w:rsid w:val="006E6185"/>
    <w:rsid w:val="006E6AD4"/>
    <w:rsid w:val="006F034F"/>
    <w:rsid w:val="006F05EC"/>
    <w:rsid w:val="006F109D"/>
    <w:rsid w:val="006F185F"/>
    <w:rsid w:val="006F1D71"/>
    <w:rsid w:val="006F20F9"/>
    <w:rsid w:val="006F3492"/>
    <w:rsid w:val="006F356D"/>
    <w:rsid w:val="006F35BF"/>
    <w:rsid w:val="006F3CC0"/>
    <w:rsid w:val="006F43AF"/>
    <w:rsid w:val="006F53BB"/>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372F"/>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8EE"/>
    <w:rsid w:val="0076587E"/>
    <w:rsid w:val="00765D55"/>
    <w:rsid w:val="00766936"/>
    <w:rsid w:val="007669C0"/>
    <w:rsid w:val="00766B54"/>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75B"/>
    <w:rsid w:val="00797C1E"/>
    <w:rsid w:val="007A047E"/>
    <w:rsid w:val="007A1028"/>
    <w:rsid w:val="007A11EC"/>
    <w:rsid w:val="007A13E5"/>
    <w:rsid w:val="007A160B"/>
    <w:rsid w:val="007A2888"/>
    <w:rsid w:val="007A310B"/>
    <w:rsid w:val="007A39E4"/>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AE5"/>
    <w:rsid w:val="007F3F1F"/>
    <w:rsid w:val="007F42F4"/>
    <w:rsid w:val="007F4B81"/>
    <w:rsid w:val="007F5111"/>
    <w:rsid w:val="007F5334"/>
    <w:rsid w:val="007F5819"/>
    <w:rsid w:val="007F5AC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5872"/>
    <w:rsid w:val="00816959"/>
    <w:rsid w:val="008169E2"/>
    <w:rsid w:val="00816F2F"/>
    <w:rsid w:val="00816FFC"/>
    <w:rsid w:val="00817AF9"/>
    <w:rsid w:val="008206B7"/>
    <w:rsid w:val="00820C0B"/>
    <w:rsid w:val="00820D09"/>
    <w:rsid w:val="00822729"/>
    <w:rsid w:val="008232A5"/>
    <w:rsid w:val="00824316"/>
    <w:rsid w:val="008244EB"/>
    <w:rsid w:val="00824AE2"/>
    <w:rsid w:val="0082545E"/>
    <w:rsid w:val="008260C3"/>
    <w:rsid w:val="00827FC2"/>
    <w:rsid w:val="00830D9B"/>
    <w:rsid w:val="00830ECB"/>
    <w:rsid w:val="00831240"/>
    <w:rsid w:val="00832073"/>
    <w:rsid w:val="0083305E"/>
    <w:rsid w:val="00833824"/>
    <w:rsid w:val="008346BD"/>
    <w:rsid w:val="00834AE7"/>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804"/>
    <w:rsid w:val="00852FD2"/>
    <w:rsid w:val="008535BC"/>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296"/>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A38"/>
    <w:rsid w:val="008F6BD1"/>
    <w:rsid w:val="008F6E67"/>
    <w:rsid w:val="008F7804"/>
    <w:rsid w:val="008F7931"/>
    <w:rsid w:val="009004BB"/>
    <w:rsid w:val="00900643"/>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0EE6"/>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C4E"/>
    <w:rsid w:val="00960D6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A0113"/>
    <w:rsid w:val="009A08EE"/>
    <w:rsid w:val="009A1780"/>
    <w:rsid w:val="009A1B02"/>
    <w:rsid w:val="009A25A4"/>
    <w:rsid w:val="009A2C12"/>
    <w:rsid w:val="009A2F73"/>
    <w:rsid w:val="009A36D1"/>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096F"/>
    <w:rsid w:val="009C15E7"/>
    <w:rsid w:val="009C18F9"/>
    <w:rsid w:val="009C1C09"/>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AD1"/>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49FB"/>
    <w:rsid w:val="00A26D92"/>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701"/>
    <w:rsid w:val="00AA493D"/>
    <w:rsid w:val="00AA516A"/>
    <w:rsid w:val="00AA5E97"/>
    <w:rsid w:val="00AA63F0"/>
    <w:rsid w:val="00AA75B5"/>
    <w:rsid w:val="00AA765B"/>
    <w:rsid w:val="00AA7CC4"/>
    <w:rsid w:val="00AB0977"/>
    <w:rsid w:val="00AB0AAA"/>
    <w:rsid w:val="00AB2155"/>
    <w:rsid w:val="00AB249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3F16"/>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5C"/>
    <w:rsid w:val="00AF6BE9"/>
    <w:rsid w:val="00AF70E7"/>
    <w:rsid w:val="00AF7190"/>
    <w:rsid w:val="00AF7752"/>
    <w:rsid w:val="00B00F0F"/>
    <w:rsid w:val="00B011CB"/>
    <w:rsid w:val="00B014CD"/>
    <w:rsid w:val="00B01976"/>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816"/>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E5D"/>
    <w:rsid w:val="00B4489B"/>
    <w:rsid w:val="00B45C65"/>
    <w:rsid w:val="00B4600D"/>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2E06"/>
    <w:rsid w:val="00BB3350"/>
    <w:rsid w:val="00BB33D7"/>
    <w:rsid w:val="00BB34D5"/>
    <w:rsid w:val="00BB4018"/>
    <w:rsid w:val="00BB42DC"/>
    <w:rsid w:val="00BB4ADE"/>
    <w:rsid w:val="00BB4C6C"/>
    <w:rsid w:val="00BB5A6B"/>
    <w:rsid w:val="00BB5ABC"/>
    <w:rsid w:val="00BB5E56"/>
    <w:rsid w:val="00BB69B7"/>
    <w:rsid w:val="00BB6CDF"/>
    <w:rsid w:val="00BB6D11"/>
    <w:rsid w:val="00BB7BEA"/>
    <w:rsid w:val="00BB7DEF"/>
    <w:rsid w:val="00BB7E8A"/>
    <w:rsid w:val="00BC0B40"/>
    <w:rsid w:val="00BC0C92"/>
    <w:rsid w:val="00BC0F55"/>
    <w:rsid w:val="00BC1C50"/>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2419"/>
    <w:rsid w:val="00C22721"/>
    <w:rsid w:val="00C2282E"/>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2B4A"/>
    <w:rsid w:val="00CA31F6"/>
    <w:rsid w:val="00CA3C6B"/>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5D1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92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95E"/>
    <w:rsid w:val="00D13A3A"/>
    <w:rsid w:val="00D13BC4"/>
    <w:rsid w:val="00D13F5A"/>
    <w:rsid w:val="00D1444B"/>
    <w:rsid w:val="00D151D5"/>
    <w:rsid w:val="00D1591B"/>
    <w:rsid w:val="00D15923"/>
    <w:rsid w:val="00D15C4F"/>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304F6"/>
    <w:rsid w:val="00D30A34"/>
    <w:rsid w:val="00D30B7A"/>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624"/>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A95"/>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1BB7"/>
    <w:rsid w:val="00D92BDA"/>
    <w:rsid w:val="00D92E83"/>
    <w:rsid w:val="00D93384"/>
    <w:rsid w:val="00D936F1"/>
    <w:rsid w:val="00D95206"/>
    <w:rsid w:val="00D95BD0"/>
    <w:rsid w:val="00D95FA9"/>
    <w:rsid w:val="00D96B82"/>
    <w:rsid w:val="00D9735C"/>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1E4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FDA"/>
    <w:rsid w:val="00DC33DC"/>
    <w:rsid w:val="00DC3890"/>
    <w:rsid w:val="00DC4704"/>
    <w:rsid w:val="00DC4D5D"/>
    <w:rsid w:val="00DC5213"/>
    <w:rsid w:val="00DC53B7"/>
    <w:rsid w:val="00DC55A6"/>
    <w:rsid w:val="00DC6D2E"/>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757"/>
    <w:rsid w:val="00DF4DAE"/>
    <w:rsid w:val="00DF63AA"/>
    <w:rsid w:val="00DF6534"/>
    <w:rsid w:val="00DF6E61"/>
    <w:rsid w:val="00DF6FD0"/>
    <w:rsid w:val="00DF72EA"/>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3249"/>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C17"/>
    <w:rsid w:val="00E40DFD"/>
    <w:rsid w:val="00E4101D"/>
    <w:rsid w:val="00E41064"/>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8DA"/>
    <w:rsid w:val="00E56921"/>
    <w:rsid w:val="00E5782B"/>
    <w:rsid w:val="00E60008"/>
    <w:rsid w:val="00E60438"/>
    <w:rsid w:val="00E605A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617"/>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9C"/>
    <w:rsid w:val="00E9092F"/>
    <w:rsid w:val="00E90ED0"/>
    <w:rsid w:val="00E91186"/>
    <w:rsid w:val="00E92110"/>
    <w:rsid w:val="00E92ADA"/>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4C40"/>
    <w:rsid w:val="00EB4E5B"/>
    <w:rsid w:val="00EB500D"/>
    <w:rsid w:val="00EB53C7"/>
    <w:rsid w:val="00EB6469"/>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71B"/>
    <w:rsid w:val="00ED2AC5"/>
    <w:rsid w:val="00ED2C55"/>
    <w:rsid w:val="00ED2F0A"/>
    <w:rsid w:val="00ED2FA0"/>
    <w:rsid w:val="00ED30F1"/>
    <w:rsid w:val="00ED4375"/>
    <w:rsid w:val="00ED4938"/>
    <w:rsid w:val="00ED52F9"/>
    <w:rsid w:val="00ED55D7"/>
    <w:rsid w:val="00ED5A93"/>
    <w:rsid w:val="00ED5BAA"/>
    <w:rsid w:val="00ED709E"/>
    <w:rsid w:val="00ED7BB6"/>
    <w:rsid w:val="00EE047C"/>
    <w:rsid w:val="00EE0553"/>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0CCE"/>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2F86"/>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600E5"/>
    <w:rsid w:val="00F60AD6"/>
    <w:rsid w:val="00F6142A"/>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1F0"/>
    <w:rsid w:val="00F755B3"/>
    <w:rsid w:val="00F75E56"/>
    <w:rsid w:val="00F76C63"/>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F64"/>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541"/>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paragraph" w:customStyle="1" w:styleId="Style0">
    <w:name w:val="_Style 0"/>
    <w:uiPriority w:val="1"/>
    <w:qFormat/>
    <w:rsid w:val="00834AE7"/>
    <w:pPr>
      <w:widowControl w:val="0"/>
      <w:jc w:val="both"/>
    </w:pPr>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paragraph" w:customStyle="1" w:styleId="Style0">
    <w:name w:val="_Style 0"/>
    <w:uiPriority w:val="1"/>
    <w:qFormat/>
    <w:rsid w:val="00834AE7"/>
    <w:pPr>
      <w:widowControl w:val="0"/>
      <w:jc w:val="both"/>
    </w:pPr>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8195392">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F5FAF-2343-44D3-8BEF-1A4813E9B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1225</Words>
  <Characters>6989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8198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cp:revision>
  <cp:lastPrinted>2007-04-24T00:59:00Z</cp:lastPrinted>
  <dcterms:created xsi:type="dcterms:W3CDTF">2021-01-15T15:30:00Z</dcterms:created>
  <dcterms:modified xsi:type="dcterms:W3CDTF">2021-01-15T15:30:00Z</dcterms:modified>
</cp:coreProperties>
</file>